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25C7EBE8"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4843F7">
        <w:rPr>
          <w:rFonts w:asciiTheme="minorHAnsi" w:hAnsiTheme="minorHAnsi" w:cstheme="minorHAnsi"/>
          <w:b/>
          <w:sz w:val="36"/>
          <w:szCs w:val="36"/>
          <w:lang w:val="en-GB"/>
        </w:rPr>
        <w:t>GOODS</w:t>
      </w:r>
    </w:p>
    <w:p w14:paraId="002A6A00" w14:textId="07AE5181"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Procurement No:</w:t>
      </w:r>
      <w:r w:rsidR="004843F7">
        <w:rPr>
          <w:lang w:val="en-GB"/>
        </w:rPr>
        <w:t xml:space="preserve"> 15-G005-26</w:t>
      </w: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0" w:name="_Toc419729571"/>
      <w:bookmarkStart w:id="1" w:name="_Toc11156577"/>
      <w:r w:rsidRPr="00742463">
        <w:lastRenderedPageBreak/>
        <w:t>Specification</w:t>
      </w:r>
      <w:bookmarkEnd w:id="0"/>
    </w:p>
    <w:p w14:paraId="3E6BBCE8" w14:textId="5DF77A53" w:rsidR="00C44890" w:rsidRDefault="00C44890" w:rsidP="00C44890">
      <w:pPr>
        <w:pStyle w:val="Heading3"/>
        <w:rPr>
          <w:lang w:val="en-GB"/>
        </w:rPr>
      </w:pPr>
      <w:bookmarkStart w:id="2" w:name="_Toc293504682"/>
      <w:bookmarkStart w:id="3" w:name="_Toc419729572"/>
      <w:bookmarkStart w:id="4" w:name="_Toc292659306"/>
      <w:r w:rsidRPr="00742463">
        <w:rPr>
          <w:lang w:val="en-GB"/>
        </w:rPr>
        <w:t>Background</w:t>
      </w:r>
      <w:bookmarkEnd w:id="2"/>
      <w:bookmarkEnd w:id="3"/>
    </w:p>
    <w:p w14:paraId="076260E2" w14:textId="77777777" w:rsidR="009A678C" w:rsidRDefault="009A678C" w:rsidP="009A678C">
      <w:pPr>
        <w:pStyle w:val="isselectedend"/>
      </w:pPr>
      <w:r>
        <w:t>The Tabuaeran Wharf Materials Project aims to upgrade the existing wharf by replacing the current locally sourced materials with modern, imported construction materials to improve its durability, safety, and overall functionality.</w:t>
      </w:r>
    </w:p>
    <w:p w14:paraId="7FE4F567" w14:textId="77777777" w:rsidR="009A678C" w:rsidRDefault="009A678C" w:rsidP="009A678C">
      <w:pPr>
        <w:pStyle w:val="NormalWeb"/>
      </w:pPr>
      <w:r>
        <w:t>Therefore, qualified suppliers are being invited to submit tenders for the supply and delivery of the required materials for the wharf upgrade. The tender opening will be conducted in accordance with the applicable procurement procedures to ensure a fair and transparent process.</w:t>
      </w:r>
      <w:bookmarkStart w:id="5" w:name="_Toc312171709"/>
    </w:p>
    <w:p w14:paraId="000280F4" w14:textId="1D707FD6" w:rsidR="00C44890" w:rsidRPr="009A678C" w:rsidRDefault="002A4740" w:rsidP="009A678C">
      <w:pPr>
        <w:pStyle w:val="NormalWeb"/>
        <w:rPr>
          <w:b/>
        </w:rPr>
      </w:pPr>
      <w:r w:rsidRPr="009A678C">
        <w:rPr>
          <w:rFonts w:cs="Calibri"/>
          <w:b/>
          <w:lang w:val="en-GB"/>
        </w:rPr>
        <w:t>Requirements</w:t>
      </w:r>
    </w:p>
    <w:p w14:paraId="7B19B727" w14:textId="1A705D58" w:rsidR="00C44890" w:rsidRDefault="00C44890" w:rsidP="00C44890">
      <w:pPr>
        <w:rPr>
          <w:lang w:val="en-GB"/>
        </w:rPr>
      </w:pPr>
      <w:bookmarkStart w:id="6" w:name="_Toc308102003"/>
      <w:r w:rsidRPr="00742463">
        <w:rPr>
          <w:lang w:val="en-GB"/>
        </w:rPr>
        <w:t>All supporting documentation must be in English.</w:t>
      </w:r>
    </w:p>
    <w:p w14:paraId="1ADCCBD7" w14:textId="63C9582E" w:rsidR="00896C00" w:rsidRPr="00742463" w:rsidRDefault="00896C00" w:rsidP="00C44890">
      <w:pPr>
        <w:rPr>
          <w:lang w:val="en-GB"/>
        </w:rPr>
      </w:pPr>
      <w:r>
        <w:rPr>
          <w:lang w:val="en-GB"/>
        </w:rPr>
        <w:t>Refer to template 2</w:t>
      </w:r>
    </w:p>
    <w:p w14:paraId="17367821" w14:textId="77777777" w:rsidR="00C44890" w:rsidRPr="00742463" w:rsidRDefault="00C44890" w:rsidP="00772E21">
      <w:pPr>
        <w:pStyle w:val="Heading3"/>
        <w:rPr>
          <w:lang w:val="en-GB"/>
        </w:rPr>
      </w:pPr>
      <w:bookmarkStart w:id="7" w:name="_Toc419729578"/>
      <w:bookmarkEnd w:id="6"/>
      <w:r w:rsidRPr="00742463">
        <w:rPr>
          <w:lang w:val="en-GB"/>
        </w:rPr>
        <w:t>Delivery Time</w:t>
      </w:r>
      <w:bookmarkEnd w:id="7"/>
    </w:p>
    <w:p w14:paraId="1FAB4B7A" w14:textId="40EB8A59" w:rsidR="00C44890" w:rsidRPr="00742463" w:rsidRDefault="00AB1F7B" w:rsidP="00C44890">
      <w:pPr>
        <w:rPr>
          <w:lang w:val="en-GB"/>
        </w:rPr>
      </w:pPr>
      <w:r>
        <w:rPr>
          <w:lang w:val="en-GB"/>
        </w:rPr>
        <w:t>1 week</w:t>
      </w:r>
      <w:r w:rsidR="007D59C4">
        <w:rPr>
          <w:lang w:val="en-GB"/>
        </w:rPr>
        <w:t xml:space="preserve"> after signing of the contract </w:t>
      </w:r>
      <w:r w:rsidR="00896C00">
        <w:rPr>
          <w:lang w:val="en-GB"/>
        </w:rPr>
        <w:t>(Please note that you are required to include the delivery cost to Tabuaeran)</w:t>
      </w:r>
    </w:p>
    <w:bookmarkEnd w:id="4"/>
    <w:bookmarkEnd w:id="5"/>
    <w:p w14:paraId="625DFCD7" w14:textId="064C5248" w:rsidR="00C44890" w:rsidRPr="00742463" w:rsidRDefault="00C44890" w:rsidP="00C44890">
      <w:pPr>
        <w:pStyle w:val="Heading2"/>
      </w:pPr>
      <w:r w:rsidRPr="00742463">
        <w:t xml:space="preserve">Description of the </w:t>
      </w:r>
      <w:r w:rsidR="00DF7901" w:rsidRPr="00742463">
        <w:t>Services</w:t>
      </w:r>
      <w:bookmarkEnd w:id="1"/>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5ED3B60" w:rsidR="00C44890"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tbl>
      <w:tblPr>
        <w:tblStyle w:val="TableGrid"/>
        <w:tblW w:w="0" w:type="auto"/>
        <w:tblLook w:val="04A0" w:firstRow="1" w:lastRow="0" w:firstColumn="1" w:lastColumn="0" w:noHBand="0" w:noVBand="1"/>
      </w:tblPr>
      <w:tblGrid>
        <w:gridCol w:w="605"/>
        <w:gridCol w:w="3200"/>
        <w:gridCol w:w="1870"/>
        <w:gridCol w:w="1870"/>
        <w:gridCol w:w="1870"/>
      </w:tblGrid>
      <w:tr w:rsidR="008C62D4" w14:paraId="3B0AFB25" w14:textId="77777777" w:rsidTr="00D62A75">
        <w:tc>
          <w:tcPr>
            <w:tcW w:w="540" w:type="dxa"/>
          </w:tcPr>
          <w:p w14:paraId="1A9E6298" w14:textId="77777777" w:rsidR="008C62D4" w:rsidRPr="00B67167" w:rsidRDefault="008C62D4" w:rsidP="00D62A75">
            <w:pPr>
              <w:jc w:val="center"/>
              <w:rPr>
                <w:b/>
              </w:rPr>
            </w:pPr>
            <w:r w:rsidRPr="00B67167">
              <w:rPr>
                <w:b/>
              </w:rPr>
              <w:t>Pos</w:t>
            </w:r>
          </w:p>
        </w:tc>
        <w:tc>
          <w:tcPr>
            <w:tcW w:w="3200" w:type="dxa"/>
          </w:tcPr>
          <w:p w14:paraId="49391E0F" w14:textId="77777777" w:rsidR="008C62D4" w:rsidRPr="00B67167" w:rsidRDefault="008C62D4" w:rsidP="00D62A75">
            <w:pPr>
              <w:jc w:val="center"/>
              <w:rPr>
                <w:b/>
              </w:rPr>
            </w:pPr>
            <w:r w:rsidRPr="00B67167">
              <w:rPr>
                <w:b/>
              </w:rPr>
              <w:t>Description</w:t>
            </w:r>
          </w:p>
        </w:tc>
        <w:tc>
          <w:tcPr>
            <w:tcW w:w="1870" w:type="dxa"/>
          </w:tcPr>
          <w:p w14:paraId="2F43122C" w14:textId="77777777" w:rsidR="008C62D4" w:rsidRPr="00B67167" w:rsidRDefault="008C62D4" w:rsidP="00D62A75">
            <w:pPr>
              <w:jc w:val="center"/>
              <w:rPr>
                <w:b/>
              </w:rPr>
            </w:pPr>
            <w:r w:rsidRPr="00B67167">
              <w:rPr>
                <w:b/>
              </w:rPr>
              <w:t>Number</w:t>
            </w:r>
          </w:p>
        </w:tc>
        <w:tc>
          <w:tcPr>
            <w:tcW w:w="1870" w:type="dxa"/>
          </w:tcPr>
          <w:p w14:paraId="3B1CEAF7" w14:textId="77777777" w:rsidR="008C62D4" w:rsidRPr="00B67167" w:rsidRDefault="008C62D4" w:rsidP="00D62A75">
            <w:pPr>
              <w:jc w:val="center"/>
              <w:rPr>
                <w:b/>
              </w:rPr>
            </w:pPr>
            <w:r w:rsidRPr="00B67167">
              <w:rPr>
                <w:b/>
              </w:rPr>
              <w:t>Delivery time (to be tendered)</w:t>
            </w:r>
          </w:p>
        </w:tc>
        <w:tc>
          <w:tcPr>
            <w:tcW w:w="1870" w:type="dxa"/>
          </w:tcPr>
          <w:p w14:paraId="5F6EDC6C" w14:textId="77777777" w:rsidR="008C62D4" w:rsidRPr="00B67167" w:rsidRDefault="008C62D4" w:rsidP="00D62A75">
            <w:pPr>
              <w:jc w:val="center"/>
              <w:rPr>
                <w:b/>
              </w:rPr>
            </w:pPr>
            <w:r w:rsidRPr="00B67167">
              <w:rPr>
                <w:b/>
              </w:rPr>
              <w:t>Price(to be tendered)</w:t>
            </w:r>
          </w:p>
        </w:tc>
      </w:tr>
      <w:tr w:rsidR="008C62D4" w14:paraId="3F74339D" w14:textId="77777777" w:rsidTr="00D62A75">
        <w:tc>
          <w:tcPr>
            <w:tcW w:w="540" w:type="dxa"/>
          </w:tcPr>
          <w:p w14:paraId="2F51811A" w14:textId="77777777" w:rsidR="008C62D4" w:rsidRDefault="008C62D4" w:rsidP="00D62A75">
            <w:pPr>
              <w:jc w:val="center"/>
            </w:pPr>
            <w:r>
              <w:t>1</w:t>
            </w:r>
          </w:p>
        </w:tc>
        <w:tc>
          <w:tcPr>
            <w:tcW w:w="3200" w:type="dxa"/>
          </w:tcPr>
          <w:p w14:paraId="64D280EF" w14:textId="77777777" w:rsidR="008C62D4" w:rsidRDefault="008C62D4" w:rsidP="00D62A75">
            <w:r>
              <w:t>Portland cement 40kg</w:t>
            </w:r>
          </w:p>
        </w:tc>
        <w:tc>
          <w:tcPr>
            <w:tcW w:w="1870" w:type="dxa"/>
          </w:tcPr>
          <w:p w14:paraId="7AA93D64" w14:textId="77777777" w:rsidR="008C62D4" w:rsidRDefault="008C62D4" w:rsidP="00D62A75">
            <w:r>
              <w:t>100bags</w:t>
            </w:r>
          </w:p>
        </w:tc>
        <w:tc>
          <w:tcPr>
            <w:tcW w:w="1870" w:type="dxa"/>
          </w:tcPr>
          <w:p w14:paraId="49A52D19" w14:textId="77777777" w:rsidR="008C62D4" w:rsidRDefault="008C62D4" w:rsidP="00D62A75"/>
        </w:tc>
        <w:tc>
          <w:tcPr>
            <w:tcW w:w="1870" w:type="dxa"/>
          </w:tcPr>
          <w:p w14:paraId="60BFF704" w14:textId="77777777" w:rsidR="008C62D4" w:rsidRDefault="008C62D4" w:rsidP="00D62A75"/>
        </w:tc>
      </w:tr>
      <w:tr w:rsidR="008C62D4" w14:paraId="3786885A" w14:textId="77777777" w:rsidTr="00D62A75">
        <w:tc>
          <w:tcPr>
            <w:tcW w:w="540" w:type="dxa"/>
          </w:tcPr>
          <w:p w14:paraId="67ECDBBC" w14:textId="77777777" w:rsidR="008C62D4" w:rsidRDefault="008C62D4" w:rsidP="00D62A75">
            <w:pPr>
              <w:jc w:val="center"/>
            </w:pPr>
            <w:r>
              <w:t>2</w:t>
            </w:r>
          </w:p>
        </w:tc>
        <w:tc>
          <w:tcPr>
            <w:tcW w:w="3200" w:type="dxa"/>
          </w:tcPr>
          <w:p w14:paraId="04B6A300" w14:textId="77777777" w:rsidR="008C62D4" w:rsidRDefault="008C62D4" w:rsidP="00D62A75">
            <w:r>
              <w:t>Reinforced rod D12mm Ø minimum Grade 300MPa</w:t>
            </w:r>
          </w:p>
        </w:tc>
        <w:tc>
          <w:tcPr>
            <w:tcW w:w="1870" w:type="dxa"/>
          </w:tcPr>
          <w:p w14:paraId="6D97F975" w14:textId="77777777" w:rsidR="008C62D4" w:rsidRDefault="008C62D4" w:rsidP="00D62A75">
            <w:r>
              <w:t>13 lengths</w:t>
            </w:r>
          </w:p>
        </w:tc>
        <w:tc>
          <w:tcPr>
            <w:tcW w:w="1870" w:type="dxa"/>
          </w:tcPr>
          <w:p w14:paraId="7A4A0220" w14:textId="77777777" w:rsidR="008C62D4" w:rsidRDefault="008C62D4" w:rsidP="00D62A75"/>
        </w:tc>
        <w:tc>
          <w:tcPr>
            <w:tcW w:w="1870" w:type="dxa"/>
          </w:tcPr>
          <w:p w14:paraId="044072F3" w14:textId="77777777" w:rsidR="008C62D4" w:rsidRDefault="008C62D4" w:rsidP="00D62A75"/>
        </w:tc>
      </w:tr>
      <w:tr w:rsidR="008C62D4" w14:paraId="122E1B55" w14:textId="77777777" w:rsidTr="00D62A75">
        <w:tc>
          <w:tcPr>
            <w:tcW w:w="540" w:type="dxa"/>
          </w:tcPr>
          <w:p w14:paraId="3F29C7C0" w14:textId="77777777" w:rsidR="008C62D4" w:rsidRDefault="008C62D4" w:rsidP="00D62A75">
            <w:pPr>
              <w:jc w:val="center"/>
            </w:pPr>
            <w:r>
              <w:t>3</w:t>
            </w:r>
          </w:p>
        </w:tc>
        <w:tc>
          <w:tcPr>
            <w:tcW w:w="3200" w:type="dxa"/>
          </w:tcPr>
          <w:p w14:paraId="40E0EF89" w14:textId="77777777" w:rsidR="008C62D4" w:rsidRDefault="008C62D4" w:rsidP="00D62A75">
            <w:r>
              <w:t>Reinforced rod D20mm Ø minimum Grade 300MPa</w:t>
            </w:r>
          </w:p>
        </w:tc>
        <w:tc>
          <w:tcPr>
            <w:tcW w:w="1870" w:type="dxa"/>
          </w:tcPr>
          <w:p w14:paraId="10522BFF" w14:textId="77777777" w:rsidR="008C62D4" w:rsidRDefault="008C62D4" w:rsidP="00D62A75">
            <w:r>
              <w:t>32 lengths</w:t>
            </w:r>
          </w:p>
        </w:tc>
        <w:tc>
          <w:tcPr>
            <w:tcW w:w="1870" w:type="dxa"/>
          </w:tcPr>
          <w:p w14:paraId="3B6E8537" w14:textId="77777777" w:rsidR="008C62D4" w:rsidRDefault="008C62D4" w:rsidP="00D62A75"/>
        </w:tc>
        <w:tc>
          <w:tcPr>
            <w:tcW w:w="1870" w:type="dxa"/>
          </w:tcPr>
          <w:p w14:paraId="19F975EF" w14:textId="77777777" w:rsidR="008C62D4" w:rsidRDefault="008C62D4" w:rsidP="00D62A75"/>
        </w:tc>
      </w:tr>
      <w:tr w:rsidR="008C62D4" w14:paraId="4D75CA2D" w14:textId="77777777" w:rsidTr="00D62A75">
        <w:tc>
          <w:tcPr>
            <w:tcW w:w="540" w:type="dxa"/>
          </w:tcPr>
          <w:p w14:paraId="0DDB46A0" w14:textId="77777777" w:rsidR="008C62D4" w:rsidRDefault="008C62D4" w:rsidP="00D62A75">
            <w:pPr>
              <w:jc w:val="center"/>
            </w:pPr>
            <w:r>
              <w:t>4</w:t>
            </w:r>
          </w:p>
        </w:tc>
        <w:tc>
          <w:tcPr>
            <w:tcW w:w="3200" w:type="dxa"/>
          </w:tcPr>
          <w:p w14:paraId="30312B30" w14:textId="77777777" w:rsidR="008C62D4" w:rsidRDefault="008C62D4" w:rsidP="00D62A75">
            <w:r>
              <w:t>R12 diam bar for stirrups minimum Grade 300MPa</w:t>
            </w:r>
          </w:p>
        </w:tc>
        <w:tc>
          <w:tcPr>
            <w:tcW w:w="1870" w:type="dxa"/>
          </w:tcPr>
          <w:p w14:paraId="695299B7" w14:textId="77777777" w:rsidR="008C62D4" w:rsidRDefault="008C62D4" w:rsidP="00D62A75">
            <w:r>
              <w:t>4 lengths</w:t>
            </w:r>
          </w:p>
        </w:tc>
        <w:tc>
          <w:tcPr>
            <w:tcW w:w="1870" w:type="dxa"/>
          </w:tcPr>
          <w:p w14:paraId="20DFF40C" w14:textId="77777777" w:rsidR="008C62D4" w:rsidRDefault="008C62D4" w:rsidP="00D62A75"/>
        </w:tc>
        <w:tc>
          <w:tcPr>
            <w:tcW w:w="1870" w:type="dxa"/>
          </w:tcPr>
          <w:p w14:paraId="4AA23FC8" w14:textId="77777777" w:rsidR="008C62D4" w:rsidRDefault="008C62D4" w:rsidP="00D62A75"/>
        </w:tc>
      </w:tr>
      <w:tr w:rsidR="008C62D4" w14:paraId="11231C48" w14:textId="77777777" w:rsidTr="00D62A75">
        <w:tc>
          <w:tcPr>
            <w:tcW w:w="540" w:type="dxa"/>
          </w:tcPr>
          <w:p w14:paraId="3AD9F71E" w14:textId="77777777" w:rsidR="008C62D4" w:rsidRDefault="008C62D4" w:rsidP="00D62A75">
            <w:pPr>
              <w:jc w:val="center"/>
            </w:pPr>
            <w:r>
              <w:t>5</w:t>
            </w:r>
          </w:p>
        </w:tc>
        <w:tc>
          <w:tcPr>
            <w:tcW w:w="3200" w:type="dxa"/>
          </w:tcPr>
          <w:p w14:paraId="56E9FA69" w14:textId="77777777" w:rsidR="008C62D4" w:rsidRDefault="008C62D4" w:rsidP="00D62A75">
            <w:pPr>
              <w:tabs>
                <w:tab w:val="left" w:pos="920"/>
              </w:tabs>
            </w:pPr>
            <w:r>
              <w:t>Radiata Pine 200X50mm x6m F7 Grade, seasoned pine</w:t>
            </w:r>
          </w:p>
        </w:tc>
        <w:tc>
          <w:tcPr>
            <w:tcW w:w="1870" w:type="dxa"/>
          </w:tcPr>
          <w:p w14:paraId="6938770B" w14:textId="77777777" w:rsidR="008C62D4" w:rsidRDefault="008C62D4" w:rsidP="00D62A75">
            <w:r>
              <w:t>130 lengths</w:t>
            </w:r>
          </w:p>
        </w:tc>
        <w:tc>
          <w:tcPr>
            <w:tcW w:w="1870" w:type="dxa"/>
          </w:tcPr>
          <w:p w14:paraId="363BC63A" w14:textId="77777777" w:rsidR="008C62D4" w:rsidRDefault="008C62D4" w:rsidP="00D62A75"/>
        </w:tc>
        <w:tc>
          <w:tcPr>
            <w:tcW w:w="1870" w:type="dxa"/>
          </w:tcPr>
          <w:p w14:paraId="2E3061C2" w14:textId="77777777" w:rsidR="008C62D4" w:rsidRDefault="008C62D4" w:rsidP="00D62A75"/>
        </w:tc>
      </w:tr>
      <w:tr w:rsidR="008C62D4" w14:paraId="44CE4648" w14:textId="77777777" w:rsidTr="00D62A75">
        <w:tc>
          <w:tcPr>
            <w:tcW w:w="540" w:type="dxa"/>
          </w:tcPr>
          <w:p w14:paraId="0B00B09B" w14:textId="77777777" w:rsidR="008C62D4" w:rsidRDefault="008C62D4" w:rsidP="00D62A75">
            <w:pPr>
              <w:jc w:val="center"/>
            </w:pPr>
            <w:r>
              <w:t>6</w:t>
            </w:r>
          </w:p>
        </w:tc>
        <w:tc>
          <w:tcPr>
            <w:tcW w:w="3200" w:type="dxa"/>
          </w:tcPr>
          <w:p w14:paraId="3483D17F" w14:textId="77777777" w:rsidR="008C62D4" w:rsidRDefault="008C62D4" w:rsidP="00D62A75">
            <w:r>
              <w:t>Bolts &amp; Nut M12@350mm long</w:t>
            </w:r>
          </w:p>
        </w:tc>
        <w:tc>
          <w:tcPr>
            <w:tcW w:w="1870" w:type="dxa"/>
          </w:tcPr>
          <w:p w14:paraId="4008CEE7" w14:textId="77777777" w:rsidR="008C62D4" w:rsidRDefault="008C62D4" w:rsidP="00D62A75">
            <w:r>
              <w:t>322 pcs</w:t>
            </w:r>
          </w:p>
        </w:tc>
        <w:tc>
          <w:tcPr>
            <w:tcW w:w="1870" w:type="dxa"/>
          </w:tcPr>
          <w:p w14:paraId="2CF63E9F" w14:textId="77777777" w:rsidR="008C62D4" w:rsidRDefault="008C62D4" w:rsidP="00D62A75"/>
        </w:tc>
        <w:tc>
          <w:tcPr>
            <w:tcW w:w="1870" w:type="dxa"/>
          </w:tcPr>
          <w:p w14:paraId="7DCD3745" w14:textId="77777777" w:rsidR="008C62D4" w:rsidRDefault="008C62D4" w:rsidP="00D62A75"/>
        </w:tc>
      </w:tr>
      <w:tr w:rsidR="008C62D4" w14:paraId="0A5EB512" w14:textId="77777777" w:rsidTr="00D62A75">
        <w:tc>
          <w:tcPr>
            <w:tcW w:w="540" w:type="dxa"/>
          </w:tcPr>
          <w:p w14:paraId="386B0782" w14:textId="77777777" w:rsidR="008C62D4" w:rsidRDefault="008C62D4" w:rsidP="00D62A75">
            <w:pPr>
              <w:jc w:val="center"/>
            </w:pPr>
            <w:r>
              <w:t>7</w:t>
            </w:r>
          </w:p>
        </w:tc>
        <w:tc>
          <w:tcPr>
            <w:tcW w:w="3200" w:type="dxa"/>
          </w:tcPr>
          <w:p w14:paraId="7D0BC769" w14:textId="77777777" w:rsidR="008C62D4" w:rsidRDefault="008C62D4" w:rsidP="00D62A75">
            <w:pPr>
              <w:tabs>
                <w:tab w:val="left" w:pos="950"/>
              </w:tabs>
            </w:pPr>
            <w:r>
              <w:t>PVC pipe 200mm</w:t>
            </w:r>
          </w:p>
        </w:tc>
        <w:tc>
          <w:tcPr>
            <w:tcW w:w="1870" w:type="dxa"/>
          </w:tcPr>
          <w:p w14:paraId="47EE0865" w14:textId="77777777" w:rsidR="008C62D4" w:rsidRDefault="008C62D4" w:rsidP="00D62A75">
            <w:r>
              <w:t>27 nos</w:t>
            </w:r>
          </w:p>
        </w:tc>
        <w:tc>
          <w:tcPr>
            <w:tcW w:w="1870" w:type="dxa"/>
          </w:tcPr>
          <w:p w14:paraId="11C4F145" w14:textId="77777777" w:rsidR="008C62D4" w:rsidRDefault="008C62D4" w:rsidP="00D62A75"/>
        </w:tc>
        <w:tc>
          <w:tcPr>
            <w:tcW w:w="1870" w:type="dxa"/>
          </w:tcPr>
          <w:p w14:paraId="4B68B118" w14:textId="77777777" w:rsidR="008C62D4" w:rsidRDefault="008C62D4" w:rsidP="00D62A75"/>
        </w:tc>
      </w:tr>
      <w:tr w:rsidR="008C62D4" w14:paraId="57F627CA" w14:textId="77777777" w:rsidTr="00D62A75">
        <w:tc>
          <w:tcPr>
            <w:tcW w:w="540" w:type="dxa"/>
          </w:tcPr>
          <w:p w14:paraId="6E5534B9" w14:textId="77777777" w:rsidR="008C62D4" w:rsidRDefault="008C62D4" w:rsidP="00D62A75">
            <w:pPr>
              <w:jc w:val="center"/>
            </w:pPr>
            <w:r>
              <w:lastRenderedPageBreak/>
              <w:t>8</w:t>
            </w:r>
          </w:p>
        </w:tc>
        <w:tc>
          <w:tcPr>
            <w:tcW w:w="3200" w:type="dxa"/>
          </w:tcPr>
          <w:p w14:paraId="55D49E75" w14:textId="77777777" w:rsidR="008C62D4" w:rsidRDefault="008C62D4" w:rsidP="00D62A75">
            <w:r>
              <w:t>empty drum 200ltr</w:t>
            </w:r>
          </w:p>
        </w:tc>
        <w:tc>
          <w:tcPr>
            <w:tcW w:w="1870" w:type="dxa"/>
          </w:tcPr>
          <w:p w14:paraId="58CFD514" w14:textId="77777777" w:rsidR="008C62D4" w:rsidRDefault="008C62D4" w:rsidP="00D62A75">
            <w:r>
              <w:t>27 nos</w:t>
            </w:r>
          </w:p>
        </w:tc>
        <w:tc>
          <w:tcPr>
            <w:tcW w:w="1870" w:type="dxa"/>
          </w:tcPr>
          <w:p w14:paraId="382E53A8" w14:textId="77777777" w:rsidR="008C62D4" w:rsidRDefault="008C62D4" w:rsidP="00D62A75"/>
        </w:tc>
        <w:tc>
          <w:tcPr>
            <w:tcW w:w="1870" w:type="dxa"/>
          </w:tcPr>
          <w:p w14:paraId="644C2361" w14:textId="77777777" w:rsidR="008C62D4" w:rsidRDefault="008C62D4" w:rsidP="00D62A75"/>
        </w:tc>
      </w:tr>
      <w:tr w:rsidR="008C62D4" w14:paraId="30453077" w14:textId="77777777" w:rsidTr="00D62A75">
        <w:tc>
          <w:tcPr>
            <w:tcW w:w="540" w:type="dxa"/>
          </w:tcPr>
          <w:p w14:paraId="19614B46" w14:textId="77777777" w:rsidR="008C62D4" w:rsidRDefault="008C62D4" w:rsidP="00D62A75">
            <w:pPr>
              <w:jc w:val="center"/>
            </w:pPr>
            <w:r>
              <w:t>9</w:t>
            </w:r>
          </w:p>
        </w:tc>
        <w:tc>
          <w:tcPr>
            <w:tcW w:w="3200" w:type="dxa"/>
          </w:tcPr>
          <w:p w14:paraId="44917C91" w14:textId="77777777" w:rsidR="008C62D4" w:rsidRDefault="008C62D4" w:rsidP="00D62A75">
            <w:r>
              <w:t>Marine Primer Coat</w:t>
            </w:r>
          </w:p>
        </w:tc>
        <w:tc>
          <w:tcPr>
            <w:tcW w:w="1870" w:type="dxa"/>
          </w:tcPr>
          <w:p w14:paraId="1C64B319" w14:textId="77777777" w:rsidR="008C62D4" w:rsidRDefault="008C62D4" w:rsidP="00D62A75">
            <w:r>
              <w:t>80 tins</w:t>
            </w:r>
          </w:p>
        </w:tc>
        <w:tc>
          <w:tcPr>
            <w:tcW w:w="1870" w:type="dxa"/>
          </w:tcPr>
          <w:p w14:paraId="5E37998D" w14:textId="77777777" w:rsidR="008C62D4" w:rsidRDefault="008C62D4" w:rsidP="00D62A75"/>
        </w:tc>
        <w:tc>
          <w:tcPr>
            <w:tcW w:w="1870" w:type="dxa"/>
          </w:tcPr>
          <w:p w14:paraId="160A9D67" w14:textId="77777777" w:rsidR="008C62D4" w:rsidRDefault="008C62D4" w:rsidP="00D62A75"/>
        </w:tc>
      </w:tr>
      <w:tr w:rsidR="008C62D4" w14:paraId="34292B08" w14:textId="77777777" w:rsidTr="00D62A75">
        <w:tc>
          <w:tcPr>
            <w:tcW w:w="540" w:type="dxa"/>
          </w:tcPr>
          <w:p w14:paraId="696119F9" w14:textId="77777777" w:rsidR="008C62D4" w:rsidRDefault="008C62D4" w:rsidP="00D62A75">
            <w:pPr>
              <w:jc w:val="center"/>
            </w:pPr>
            <w:r>
              <w:t>10</w:t>
            </w:r>
          </w:p>
        </w:tc>
        <w:tc>
          <w:tcPr>
            <w:tcW w:w="3200" w:type="dxa"/>
          </w:tcPr>
          <w:p w14:paraId="4D2E5001" w14:textId="77777777" w:rsidR="008C62D4" w:rsidRDefault="008C62D4" w:rsidP="00D62A75">
            <w:r>
              <w:t>Marine Under Coat</w:t>
            </w:r>
          </w:p>
        </w:tc>
        <w:tc>
          <w:tcPr>
            <w:tcW w:w="1870" w:type="dxa"/>
          </w:tcPr>
          <w:p w14:paraId="04C01B72" w14:textId="77777777" w:rsidR="008C62D4" w:rsidRDefault="008C62D4" w:rsidP="00D62A75">
            <w:r>
              <w:t>74 tins</w:t>
            </w:r>
          </w:p>
        </w:tc>
        <w:tc>
          <w:tcPr>
            <w:tcW w:w="1870" w:type="dxa"/>
          </w:tcPr>
          <w:p w14:paraId="58E9992A" w14:textId="77777777" w:rsidR="008C62D4" w:rsidRDefault="008C62D4" w:rsidP="00D62A75"/>
        </w:tc>
        <w:tc>
          <w:tcPr>
            <w:tcW w:w="1870" w:type="dxa"/>
          </w:tcPr>
          <w:p w14:paraId="14A5B54E" w14:textId="77777777" w:rsidR="008C62D4" w:rsidRDefault="008C62D4" w:rsidP="00D62A75"/>
        </w:tc>
      </w:tr>
      <w:tr w:rsidR="008C62D4" w14:paraId="67D1576B" w14:textId="77777777" w:rsidTr="00D62A75">
        <w:tc>
          <w:tcPr>
            <w:tcW w:w="540" w:type="dxa"/>
          </w:tcPr>
          <w:p w14:paraId="2A64A680" w14:textId="77777777" w:rsidR="008C62D4" w:rsidRDefault="008C62D4" w:rsidP="00D62A75">
            <w:pPr>
              <w:jc w:val="center"/>
            </w:pPr>
            <w:r>
              <w:t>11</w:t>
            </w:r>
          </w:p>
        </w:tc>
        <w:tc>
          <w:tcPr>
            <w:tcW w:w="3200" w:type="dxa"/>
          </w:tcPr>
          <w:p w14:paraId="7254591C" w14:textId="77777777" w:rsidR="008C62D4" w:rsidRDefault="008C62D4" w:rsidP="00D62A75">
            <w:r>
              <w:t>Marine Enamel Coat/ marine deck paint</w:t>
            </w:r>
          </w:p>
        </w:tc>
        <w:tc>
          <w:tcPr>
            <w:tcW w:w="1870" w:type="dxa"/>
          </w:tcPr>
          <w:p w14:paraId="28EB747E" w14:textId="77777777" w:rsidR="008C62D4" w:rsidRDefault="008C62D4" w:rsidP="00D62A75">
            <w:r>
              <w:t>74 tins</w:t>
            </w:r>
          </w:p>
        </w:tc>
        <w:tc>
          <w:tcPr>
            <w:tcW w:w="1870" w:type="dxa"/>
          </w:tcPr>
          <w:p w14:paraId="6BE0E036" w14:textId="77777777" w:rsidR="008C62D4" w:rsidRDefault="008C62D4" w:rsidP="00D62A75"/>
        </w:tc>
        <w:tc>
          <w:tcPr>
            <w:tcW w:w="1870" w:type="dxa"/>
          </w:tcPr>
          <w:p w14:paraId="2D065AAD" w14:textId="77777777" w:rsidR="008C62D4" w:rsidRDefault="008C62D4" w:rsidP="00D62A75"/>
        </w:tc>
      </w:tr>
      <w:tr w:rsidR="008C62D4" w14:paraId="7CC98CDA" w14:textId="77777777" w:rsidTr="00D62A75">
        <w:tc>
          <w:tcPr>
            <w:tcW w:w="540" w:type="dxa"/>
          </w:tcPr>
          <w:p w14:paraId="65138307" w14:textId="77777777" w:rsidR="008C62D4" w:rsidRDefault="008C62D4" w:rsidP="00D62A75">
            <w:pPr>
              <w:jc w:val="center"/>
            </w:pPr>
            <w:r>
              <w:t>12</w:t>
            </w:r>
          </w:p>
        </w:tc>
        <w:tc>
          <w:tcPr>
            <w:tcW w:w="3200" w:type="dxa"/>
          </w:tcPr>
          <w:p w14:paraId="3896979C" w14:textId="77777777" w:rsidR="008C62D4" w:rsidRDefault="008C62D4" w:rsidP="00D62A75">
            <w:r>
              <w:t>Galvanise Nail 3''</w:t>
            </w:r>
          </w:p>
        </w:tc>
        <w:tc>
          <w:tcPr>
            <w:tcW w:w="1870" w:type="dxa"/>
          </w:tcPr>
          <w:p w14:paraId="0442FD03" w14:textId="77777777" w:rsidR="008C62D4" w:rsidRDefault="008C62D4" w:rsidP="00D62A75">
            <w:r>
              <w:t>2 kg</w:t>
            </w:r>
          </w:p>
        </w:tc>
        <w:tc>
          <w:tcPr>
            <w:tcW w:w="1870" w:type="dxa"/>
          </w:tcPr>
          <w:p w14:paraId="18F11E8E" w14:textId="77777777" w:rsidR="008C62D4" w:rsidRDefault="008C62D4" w:rsidP="00D62A75"/>
        </w:tc>
        <w:tc>
          <w:tcPr>
            <w:tcW w:w="1870" w:type="dxa"/>
          </w:tcPr>
          <w:p w14:paraId="752DE57B" w14:textId="77777777" w:rsidR="008C62D4" w:rsidRDefault="008C62D4" w:rsidP="00D62A75"/>
        </w:tc>
      </w:tr>
      <w:tr w:rsidR="008C62D4" w14:paraId="52CB8875" w14:textId="77777777" w:rsidTr="00D62A75">
        <w:tc>
          <w:tcPr>
            <w:tcW w:w="540" w:type="dxa"/>
          </w:tcPr>
          <w:p w14:paraId="5B2D7A0F" w14:textId="77777777" w:rsidR="008C62D4" w:rsidRDefault="008C62D4" w:rsidP="00D62A75">
            <w:pPr>
              <w:jc w:val="center"/>
            </w:pPr>
            <w:r>
              <w:t>13</w:t>
            </w:r>
          </w:p>
        </w:tc>
        <w:tc>
          <w:tcPr>
            <w:tcW w:w="3200" w:type="dxa"/>
          </w:tcPr>
          <w:p w14:paraId="7AB07CD1" w14:textId="77777777" w:rsidR="008C62D4" w:rsidRDefault="008C62D4" w:rsidP="00D62A75">
            <w:r>
              <w:t>Clawbar</w:t>
            </w:r>
          </w:p>
        </w:tc>
        <w:tc>
          <w:tcPr>
            <w:tcW w:w="1870" w:type="dxa"/>
          </w:tcPr>
          <w:p w14:paraId="5FB1694A" w14:textId="77777777" w:rsidR="008C62D4" w:rsidRDefault="008C62D4" w:rsidP="00D62A75">
            <w:pPr>
              <w:jc w:val="left"/>
            </w:pPr>
            <w:r>
              <w:t>1 nos</w:t>
            </w:r>
          </w:p>
        </w:tc>
        <w:tc>
          <w:tcPr>
            <w:tcW w:w="1870" w:type="dxa"/>
          </w:tcPr>
          <w:p w14:paraId="34213664" w14:textId="77777777" w:rsidR="008C62D4" w:rsidRDefault="008C62D4" w:rsidP="00D62A75"/>
        </w:tc>
        <w:tc>
          <w:tcPr>
            <w:tcW w:w="1870" w:type="dxa"/>
          </w:tcPr>
          <w:p w14:paraId="7930737D" w14:textId="77777777" w:rsidR="008C62D4" w:rsidRDefault="008C62D4" w:rsidP="00D62A75"/>
        </w:tc>
      </w:tr>
      <w:tr w:rsidR="008C62D4" w14:paraId="5C1C289B" w14:textId="77777777" w:rsidTr="00D62A75">
        <w:tc>
          <w:tcPr>
            <w:tcW w:w="540" w:type="dxa"/>
          </w:tcPr>
          <w:p w14:paraId="653EC8B1" w14:textId="77777777" w:rsidR="008C62D4" w:rsidRDefault="008C62D4" w:rsidP="00D62A75">
            <w:pPr>
              <w:jc w:val="center"/>
            </w:pPr>
            <w:r>
              <w:t>14</w:t>
            </w:r>
          </w:p>
        </w:tc>
        <w:tc>
          <w:tcPr>
            <w:tcW w:w="3200" w:type="dxa"/>
          </w:tcPr>
          <w:p w14:paraId="34A6267D" w14:textId="77777777" w:rsidR="008C62D4" w:rsidRDefault="008C62D4" w:rsidP="00D62A75">
            <w:r>
              <w:t>Drop cut</w:t>
            </w:r>
          </w:p>
        </w:tc>
        <w:tc>
          <w:tcPr>
            <w:tcW w:w="1870" w:type="dxa"/>
          </w:tcPr>
          <w:p w14:paraId="651F4A5F" w14:textId="77777777" w:rsidR="008C62D4" w:rsidRDefault="008C62D4" w:rsidP="00D62A75">
            <w:r>
              <w:t>1 nos</w:t>
            </w:r>
          </w:p>
        </w:tc>
        <w:tc>
          <w:tcPr>
            <w:tcW w:w="1870" w:type="dxa"/>
          </w:tcPr>
          <w:p w14:paraId="7C750ADB" w14:textId="77777777" w:rsidR="008C62D4" w:rsidRDefault="008C62D4" w:rsidP="00D62A75"/>
        </w:tc>
        <w:tc>
          <w:tcPr>
            <w:tcW w:w="1870" w:type="dxa"/>
          </w:tcPr>
          <w:p w14:paraId="312E666D" w14:textId="77777777" w:rsidR="008C62D4" w:rsidRDefault="008C62D4" w:rsidP="00D62A75"/>
        </w:tc>
      </w:tr>
      <w:tr w:rsidR="008C62D4" w14:paraId="1F2768B6" w14:textId="77777777" w:rsidTr="00D62A75">
        <w:tc>
          <w:tcPr>
            <w:tcW w:w="540" w:type="dxa"/>
          </w:tcPr>
          <w:p w14:paraId="3F4EA750" w14:textId="77777777" w:rsidR="008C62D4" w:rsidRDefault="008C62D4" w:rsidP="00D62A75">
            <w:pPr>
              <w:jc w:val="center"/>
            </w:pPr>
            <w:r>
              <w:t>15</w:t>
            </w:r>
          </w:p>
        </w:tc>
        <w:tc>
          <w:tcPr>
            <w:tcW w:w="3200" w:type="dxa"/>
          </w:tcPr>
          <w:p w14:paraId="47757C35" w14:textId="77777777" w:rsidR="008C62D4" w:rsidRDefault="008C62D4" w:rsidP="00D62A75">
            <w:r>
              <w:t>Electric Drill (wireless)</w:t>
            </w:r>
          </w:p>
        </w:tc>
        <w:tc>
          <w:tcPr>
            <w:tcW w:w="1870" w:type="dxa"/>
          </w:tcPr>
          <w:p w14:paraId="012AD66C" w14:textId="77777777" w:rsidR="008C62D4" w:rsidRDefault="008C62D4" w:rsidP="00D62A75">
            <w:r>
              <w:t>2 nos</w:t>
            </w:r>
          </w:p>
        </w:tc>
        <w:tc>
          <w:tcPr>
            <w:tcW w:w="1870" w:type="dxa"/>
          </w:tcPr>
          <w:p w14:paraId="6370A68D" w14:textId="77777777" w:rsidR="008C62D4" w:rsidRDefault="008C62D4" w:rsidP="00D62A75"/>
        </w:tc>
        <w:tc>
          <w:tcPr>
            <w:tcW w:w="1870" w:type="dxa"/>
          </w:tcPr>
          <w:p w14:paraId="73B26DB3" w14:textId="77777777" w:rsidR="008C62D4" w:rsidRDefault="008C62D4" w:rsidP="00D62A75"/>
        </w:tc>
      </w:tr>
      <w:tr w:rsidR="008C62D4" w14:paraId="647442BF" w14:textId="77777777" w:rsidTr="00D62A75">
        <w:tc>
          <w:tcPr>
            <w:tcW w:w="540" w:type="dxa"/>
          </w:tcPr>
          <w:p w14:paraId="45E8CB2F" w14:textId="77777777" w:rsidR="008C62D4" w:rsidRDefault="008C62D4" w:rsidP="00D62A75">
            <w:pPr>
              <w:jc w:val="center"/>
            </w:pPr>
            <w:r>
              <w:t>16</w:t>
            </w:r>
          </w:p>
        </w:tc>
        <w:tc>
          <w:tcPr>
            <w:tcW w:w="3200" w:type="dxa"/>
          </w:tcPr>
          <w:p w14:paraId="0EC7A557" w14:textId="77777777" w:rsidR="008C62D4" w:rsidRDefault="008C62D4" w:rsidP="00D62A75">
            <w:r>
              <w:t>Drill bit set</w:t>
            </w:r>
          </w:p>
        </w:tc>
        <w:tc>
          <w:tcPr>
            <w:tcW w:w="1870" w:type="dxa"/>
          </w:tcPr>
          <w:p w14:paraId="1C1EB73A" w14:textId="77777777" w:rsidR="008C62D4" w:rsidRDefault="008C62D4" w:rsidP="00D62A75">
            <w:r>
              <w:t>1 nos</w:t>
            </w:r>
          </w:p>
        </w:tc>
        <w:tc>
          <w:tcPr>
            <w:tcW w:w="1870" w:type="dxa"/>
          </w:tcPr>
          <w:p w14:paraId="6167DD85" w14:textId="77777777" w:rsidR="008C62D4" w:rsidRDefault="008C62D4" w:rsidP="00D62A75"/>
        </w:tc>
        <w:tc>
          <w:tcPr>
            <w:tcW w:w="1870" w:type="dxa"/>
          </w:tcPr>
          <w:p w14:paraId="68AA3305" w14:textId="77777777" w:rsidR="008C62D4" w:rsidRDefault="008C62D4" w:rsidP="00D62A75"/>
        </w:tc>
      </w:tr>
      <w:tr w:rsidR="008C62D4" w14:paraId="6EDC3EED" w14:textId="77777777" w:rsidTr="00D62A75">
        <w:tc>
          <w:tcPr>
            <w:tcW w:w="540" w:type="dxa"/>
          </w:tcPr>
          <w:p w14:paraId="5B3183DC" w14:textId="77777777" w:rsidR="008C62D4" w:rsidRDefault="008C62D4" w:rsidP="00D62A75">
            <w:pPr>
              <w:jc w:val="center"/>
            </w:pPr>
            <w:r>
              <w:t>17</w:t>
            </w:r>
          </w:p>
        </w:tc>
        <w:tc>
          <w:tcPr>
            <w:tcW w:w="3200" w:type="dxa"/>
          </w:tcPr>
          <w:p w14:paraId="159C6D09" w14:textId="77777777" w:rsidR="008C62D4" w:rsidRDefault="008C62D4" w:rsidP="00D62A75">
            <w:r>
              <w:t>Hole Saw set</w:t>
            </w:r>
          </w:p>
        </w:tc>
        <w:tc>
          <w:tcPr>
            <w:tcW w:w="1870" w:type="dxa"/>
          </w:tcPr>
          <w:p w14:paraId="2D0FAB24" w14:textId="77777777" w:rsidR="008C62D4" w:rsidRDefault="008C62D4" w:rsidP="00D62A75">
            <w:r>
              <w:t>1 nos</w:t>
            </w:r>
          </w:p>
        </w:tc>
        <w:tc>
          <w:tcPr>
            <w:tcW w:w="1870" w:type="dxa"/>
          </w:tcPr>
          <w:p w14:paraId="4D2558BF" w14:textId="77777777" w:rsidR="008C62D4" w:rsidRDefault="008C62D4" w:rsidP="00D62A75"/>
        </w:tc>
        <w:tc>
          <w:tcPr>
            <w:tcW w:w="1870" w:type="dxa"/>
          </w:tcPr>
          <w:p w14:paraId="2CCA7AF8" w14:textId="77777777" w:rsidR="008C62D4" w:rsidRDefault="008C62D4" w:rsidP="00D62A75"/>
        </w:tc>
      </w:tr>
      <w:tr w:rsidR="008C62D4" w14:paraId="0B13048A" w14:textId="77777777" w:rsidTr="00D62A75">
        <w:tc>
          <w:tcPr>
            <w:tcW w:w="540" w:type="dxa"/>
          </w:tcPr>
          <w:p w14:paraId="12670B34" w14:textId="77777777" w:rsidR="008C62D4" w:rsidRDefault="008C62D4" w:rsidP="00D62A75">
            <w:pPr>
              <w:jc w:val="center"/>
            </w:pPr>
            <w:r>
              <w:t>18</w:t>
            </w:r>
          </w:p>
        </w:tc>
        <w:tc>
          <w:tcPr>
            <w:tcW w:w="3200" w:type="dxa"/>
          </w:tcPr>
          <w:p w14:paraId="16257C2C" w14:textId="77777777" w:rsidR="008C62D4" w:rsidRDefault="008C62D4" w:rsidP="00D62A75">
            <w:r>
              <w:t>Leadwire (freight &amp; hangling) - 30m</w:t>
            </w:r>
          </w:p>
        </w:tc>
        <w:tc>
          <w:tcPr>
            <w:tcW w:w="1870" w:type="dxa"/>
          </w:tcPr>
          <w:p w14:paraId="371952E4" w14:textId="77777777" w:rsidR="008C62D4" w:rsidRDefault="008C62D4" w:rsidP="00D62A75">
            <w:r>
              <w:t>1 nos</w:t>
            </w:r>
          </w:p>
        </w:tc>
        <w:tc>
          <w:tcPr>
            <w:tcW w:w="1870" w:type="dxa"/>
          </w:tcPr>
          <w:p w14:paraId="618DC36D" w14:textId="77777777" w:rsidR="008C62D4" w:rsidRDefault="008C62D4" w:rsidP="00D62A75"/>
        </w:tc>
        <w:tc>
          <w:tcPr>
            <w:tcW w:w="1870" w:type="dxa"/>
          </w:tcPr>
          <w:p w14:paraId="168F1B32" w14:textId="77777777" w:rsidR="008C62D4" w:rsidRDefault="008C62D4" w:rsidP="00D62A75"/>
        </w:tc>
      </w:tr>
      <w:tr w:rsidR="008C62D4" w14:paraId="39EAB092" w14:textId="77777777" w:rsidTr="00D62A75">
        <w:tc>
          <w:tcPr>
            <w:tcW w:w="540" w:type="dxa"/>
          </w:tcPr>
          <w:p w14:paraId="73A1DE86" w14:textId="77777777" w:rsidR="008C62D4" w:rsidRDefault="008C62D4" w:rsidP="00D62A75">
            <w:pPr>
              <w:jc w:val="center"/>
            </w:pPr>
            <w:r>
              <w:t>19</w:t>
            </w:r>
          </w:p>
        </w:tc>
        <w:tc>
          <w:tcPr>
            <w:tcW w:w="3200" w:type="dxa"/>
          </w:tcPr>
          <w:p w14:paraId="23E2A3F5" w14:textId="77777777" w:rsidR="008C62D4" w:rsidRDefault="008C62D4" w:rsidP="00D62A75">
            <w:r>
              <w:t>Power board - 6way</w:t>
            </w:r>
          </w:p>
        </w:tc>
        <w:tc>
          <w:tcPr>
            <w:tcW w:w="1870" w:type="dxa"/>
          </w:tcPr>
          <w:p w14:paraId="48B8A96C" w14:textId="77777777" w:rsidR="008C62D4" w:rsidRDefault="008C62D4" w:rsidP="00D62A75">
            <w:r>
              <w:t>1 nos</w:t>
            </w:r>
          </w:p>
        </w:tc>
        <w:tc>
          <w:tcPr>
            <w:tcW w:w="1870" w:type="dxa"/>
          </w:tcPr>
          <w:p w14:paraId="6F486FA5" w14:textId="77777777" w:rsidR="008C62D4" w:rsidRDefault="008C62D4" w:rsidP="00D62A75"/>
        </w:tc>
        <w:tc>
          <w:tcPr>
            <w:tcW w:w="1870" w:type="dxa"/>
          </w:tcPr>
          <w:p w14:paraId="48EFFDDC" w14:textId="77777777" w:rsidR="008C62D4" w:rsidRDefault="008C62D4" w:rsidP="00D62A75"/>
        </w:tc>
      </w:tr>
      <w:tr w:rsidR="008C62D4" w14:paraId="1712F07D" w14:textId="77777777" w:rsidTr="00D62A75">
        <w:tc>
          <w:tcPr>
            <w:tcW w:w="540" w:type="dxa"/>
          </w:tcPr>
          <w:p w14:paraId="7B84AE19" w14:textId="77777777" w:rsidR="008C62D4" w:rsidRDefault="008C62D4" w:rsidP="00D62A75">
            <w:pPr>
              <w:jc w:val="center"/>
            </w:pPr>
            <w:r>
              <w:t>20</w:t>
            </w:r>
          </w:p>
        </w:tc>
        <w:tc>
          <w:tcPr>
            <w:tcW w:w="3200" w:type="dxa"/>
          </w:tcPr>
          <w:p w14:paraId="2C17E5DA" w14:textId="77777777" w:rsidR="008C62D4" w:rsidRDefault="008C62D4" w:rsidP="00D62A75">
            <w:r>
              <w:t>Hammer</w:t>
            </w:r>
          </w:p>
        </w:tc>
        <w:tc>
          <w:tcPr>
            <w:tcW w:w="1870" w:type="dxa"/>
          </w:tcPr>
          <w:p w14:paraId="2BD99DE9" w14:textId="77777777" w:rsidR="008C62D4" w:rsidRDefault="008C62D4" w:rsidP="00D62A75">
            <w:r>
              <w:t>10 nos</w:t>
            </w:r>
          </w:p>
        </w:tc>
        <w:tc>
          <w:tcPr>
            <w:tcW w:w="1870" w:type="dxa"/>
          </w:tcPr>
          <w:p w14:paraId="568BB295" w14:textId="77777777" w:rsidR="008C62D4" w:rsidRDefault="008C62D4" w:rsidP="00D62A75"/>
        </w:tc>
        <w:tc>
          <w:tcPr>
            <w:tcW w:w="1870" w:type="dxa"/>
          </w:tcPr>
          <w:p w14:paraId="484EEE26" w14:textId="77777777" w:rsidR="008C62D4" w:rsidRDefault="008C62D4" w:rsidP="00D62A75"/>
        </w:tc>
      </w:tr>
      <w:tr w:rsidR="008C62D4" w14:paraId="1B2D5DFE" w14:textId="77777777" w:rsidTr="00D62A75">
        <w:tc>
          <w:tcPr>
            <w:tcW w:w="540" w:type="dxa"/>
          </w:tcPr>
          <w:p w14:paraId="4CA0A63A" w14:textId="77777777" w:rsidR="008C62D4" w:rsidRDefault="008C62D4" w:rsidP="00D62A75">
            <w:pPr>
              <w:jc w:val="center"/>
            </w:pPr>
            <w:r>
              <w:t>21</w:t>
            </w:r>
          </w:p>
        </w:tc>
        <w:tc>
          <w:tcPr>
            <w:tcW w:w="3200" w:type="dxa"/>
          </w:tcPr>
          <w:p w14:paraId="4A15EF76" w14:textId="77777777" w:rsidR="008C62D4" w:rsidRDefault="008C62D4" w:rsidP="00D62A75">
            <w:r>
              <w:t>Hand Saw (Cross cut saw)</w:t>
            </w:r>
          </w:p>
        </w:tc>
        <w:tc>
          <w:tcPr>
            <w:tcW w:w="1870" w:type="dxa"/>
          </w:tcPr>
          <w:p w14:paraId="46906D64" w14:textId="77777777" w:rsidR="008C62D4" w:rsidRDefault="008C62D4" w:rsidP="00D62A75">
            <w:r>
              <w:t>1 nos</w:t>
            </w:r>
          </w:p>
        </w:tc>
        <w:tc>
          <w:tcPr>
            <w:tcW w:w="1870" w:type="dxa"/>
          </w:tcPr>
          <w:p w14:paraId="2DC161E8" w14:textId="77777777" w:rsidR="008C62D4" w:rsidRDefault="008C62D4" w:rsidP="00D62A75"/>
        </w:tc>
        <w:tc>
          <w:tcPr>
            <w:tcW w:w="1870" w:type="dxa"/>
          </w:tcPr>
          <w:p w14:paraId="6ED5CD2E" w14:textId="77777777" w:rsidR="008C62D4" w:rsidRDefault="008C62D4" w:rsidP="00D62A75"/>
        </w:tc>
      </w:tr>
      <w:tr w:rsidR="008C62D4" w14:paraId="6D361440" w14:textId="77777777" w:rsidTr="00D62A75">
        <w:tc>
          <w:tcPr>
            <w:tcW w:w="540" w:type="dxa"/>
          </w:tcPr>
          <w:p w14:paraId="367B8B8D" w14:textId="77777777" w:rsidR="008C62D4" w:rsidRDefault="008C62D4" w:rsidP="00D62A75">
            <w:pPr>
              <w:jc w:val="center"/>
            </w:pPr>
            <w:r>
              <w:t>22</w:t>
            </w:r>
          </w:p>
        </w:tc>
        <w:tc>
          <w:tcPr>
            <w:tcW w:w="3200" w:type="dxa"/>
          </w:tcPr>
          <w:p w14:paraId="3CA5757E" w14:textId="77777777" w:rsidR="008C62D4" w:rsidRDefault="008C62D4" w:rsidP="00D62A75">
            <w:r>
              <w:t>Slendge hammer</w:t>
            </w:r>
          </w:p>
        </w:tc>
        <w:tc>
          <w:tcPr>
            <w:tcW w:w="1870" w:type="dxa"/>
          </w:tcPr>
          <w:p w14:paraId="32993160" w14:textId="77777777" w:rsidR="008C62D4" w:rsidRDefault="008C62D4" w:rsidP="00D62A75">
            <w:r>
              <w:t>1 nos</w:t>
            </w:r>
          </w:p>
        </w:tc>
        <w:tc>
          <w:tcPr>
            <w:tcW w:w="1870" w:type="dxa"/>
          </w:tcPr>
          <w:p w14:paraId="3A07F81B" w14:textId="77777777" w:rsidR="008C62D4" w:rsidRDefault="008C62D4" w:rsidP="00D62A75"/>
        </w:tc>
        <w:tc>
          <w:tcPr>
            <w:tcW w:w="1870" w:type="dxa"/>
          </w:tcPr>
          <w:p w14:paraId="5EC6018B" w14:textId="77777777" w:rsidR="008C62D4" w:rsidRDefault="008C62D4" w:rsidP="00D62A75"/>
        </w:tc>
      </w:tr>
      <w:tr w:rsidR="008C62D4" w14:paraId="68442D64" w14:textId="77777777" w:rsidTr="00D62A75">
        <w:tc>
          <w:tcPr>
            <w:tcW w:w="540" w:type="dxa"/>
          </w:tcPr>
          <w:p w14:paraId="4EB3C486" w14:textId="77777777" w:rsidR="008C62D4" w:rsidRDefault="008C62D4" w:rsidP="00D62A75">
            <w:pPr>
              <w:jc w:val="center"/>
            </w:pPr>
            <w:r>
              <w:t>23</w:t>
            </w:r>
          </w:p>
        </w:tc>
        <w:tc>
          <w:tcPr>
            <w:tcW w:w="3200" w:type="dxa"/>
          </w:tcPr>
          <w:p w14:paraId="61872A76" w14:textId="77777777" w:rsidR="008C62D4" w:rsidRDefault="008C62D4" w:rsidP="00D62A75">
            <w:r>
              <w:t>Wheel barrow</w:t>
            </w:r>
          </w:p>
        </w:tc>
        <w:tc>
          <w:tcPr>
            <w:tcW w:w="1870" w:type="dxa"/>
          </w:tcPr>
          <w:p w14:paraId="1974CC48" w14:textId="77777777" w:rsidR="008C62D4" w:rsidRDefault="008C62D4" w:rsidP="00D62A75">
            <w:r>
              <w:t>1 nos</w:t>
            </w:r>
          </w:p>
        </w:tc>
        <w:tc>
          <w:tcPr>
            <w:tcW w:w="1870" w:type="dxa"/>
          </w:tcPr>
          <w:p w14:paraId="30CDB0B6" w14:textId="77777777" w:rsidR="008C62D4" w:rsidRDefault="008C62D4" w:rsidP="00D62A75"/>
        </w:tc>
        <w:tc>
          <w:tcPr>
            <w:tcW w:w="1870" w:type="dxa"/>
          </w:tcPr>
          <w:p w14:paraId="5E0105B1" w14:textId="77777777" w:rsidR="008C62D4" w:rsidRDefault="008C62D4" w:rsidP="00D62A75"/>
        </w:tc>
      </w:tr>
      <w:tr w:rsidR="008C62D4" w14:paraId="700F8D09" w14:textId="77777777" w:rsidTr="00D62A75">
        <w:tc>
          <w:tcPr>
            <w:tcW w:w="540" w:type="dxa"/>
          </w:tcPr>
          <w:p w14:paraId="1A8E4A38" w14:textId="77777777" w:rsidR="008C62D4" w:rsidRDefault="008C62D4" w:rsidP="00D62A75">
            <w:pPr>
              <w:jc w:val="center"/>
            </w:pPr>
            <w:r>
              <w:t>24</w:t>
            </w:r>
          </w:p>
        </w:tc>
        <w:tc>
          <w:tcPr>
            <w:tcW w:w="3200" w:type="dxa"/>
          </w:tcPr>
          <w:p w14:paraId="5FC2079B" w14:textId="77777777" w:rsidR="008C62D4" w:rsidRDefault="008C62D4" w:rsidP="00D62A75">
            <w:r>
              <w:t>Tape measure 10m</w:t>
            </w:r>
          </w:p>
        </w:tc>
        <w:tc>
          <w:tcPr>
            <w:tcW w:w="1870" w:type="dxa"/>
          </w:tcPr>
          <w:p w14:paraId="31AAA72B" w14:textId="77777777" w:rsidR="008C62D4" w:rsidRDefault="008C62D4" w:rsidP="00D62A75">
            <w:r>
              <w:t>1 nos</w:t>
            </w:r>
          </w:p>
        </w:tc>
        <w:tc>
          <w:tcPr>
            <w:tcW w:w="1870" w:type="dxa"/>
          </w:tcPr>
          <w:p w14:paraId="7ADBD8A3" w14:textId="77777777" w:rsidR="008C62D4" w:rsidRDefault="008C62D4" w:rsidP="00D62A75"/>
        </w:tc>
        <w:tc>
          <w:tcPr>
            <w:tcW w:w="1870" w:type="dxa"/>
          </w:tcPr>
          <w:p w14:paraId="5F12D202" w14:textId="77777777" w:rsidR="008C62D4" w:rsidRDefault="008C62D4" w:rsidP="00D62A75"/>
        </w:tc>
      </w:tr>
      <w:tr w:rsidR="008C62D4" w14:paraId="702EBFD6" w14:textId="77777777" w:rsidTr="00D62A75">
        <w:tc>
          <w:tcPr>
            <w:tcW w:w="540" w:type="dxa"/>
          </w:tcPr>
          <w:p w14:paraId="1FA28B35" w14:textId="77777777" w:rsidR="008C62D4" w:rsidRDefault="008C62D4" w:rsidP="00D62A75">
            <w:pPr>
              <w:jc w:val="center"/>
            </w:pPr>
            <w:r>
              <w:t>25</w:t>
            </w:r>
          </w:p>
        </w:tc>
        <w:tc>
          <w:tcPr>
            <w:tcW w:w="3200" w:type="dxa"/>
          </w:tcPr>
          <w:p w14:paraId="39C32A53" w14:textId="77777777" w:rsidR="008C62D4" w:rsidRDefault="008C62D4" w:rsidP="00D62A75">
            <w:r>
              <w:t>Measuring tape 100m roll</w:t>
            </w:r>
          </w:p>
        </w:tc>
        <w:tc>
          <w:tcPr>
            <w:tcW w:w="1870" w:type="dxa"/>
          </w:tcPr>
          <w:p w14:paraId="0F3B833A" w14:textId="77777777" w:rsidR="008C62D4" w:rsidRDefault="008C62D4" w:rsidP="00D62A75">
            <w:r>
              <w:t>1 nos</w:t>
            </w:r>
          </w:p>
        </w:tc>
        <w:tc>
          <w:tcPr>
            <w:tcW w:w="1870" w:type="dxa"/>
          </w:tcPr>
          <w:p w14:paraId="79261013" w14:textId="77777777" w:rsidR="008C62D4" w:rsidRDefault="008C62D4" w:rsidP="00D62A75"/>
        </w:tc>
        <w:tc>
          <w:tcPr>
            <w:tcW w:w="1870" w:type="dxa"/>
          </w:tcPr>
          <w:p w14:paraId="44439819" w14:textId="77777777" w:rsidR="008C62D4" w:rsidRDefault="008C62D4" w:rsidP="00D62A75"/>
        </w:tc>
      </w:tr>
      <w:tr w:rsidR="008C62D4" w14:paraId="338A9AB0" w14:textId="77777777" w:rsidTr="00D62A75">
        <w:tc>
          <w:tcPr>
            <w:tcW w:w="540" w:type="dxa"/>
          </w:tcPr>
          <w:p w14:paraId="4C825CE4" w14:textId="77777777" w:rsidR="008C62D4" w:rsidRDefault="008C62D4" w:rsidP="00D62A75">
            <w:pPr>
              <w:jc w:val="center"/>
            </w:pPr>
            <w:r>
              <w:t>26</w:t>
            </w:r>
          </w:p>
        </w:tc>
        <w:tc>
          <w:tcPr>
            <w:tcW w:w="3200" w:type="dxa"/>
          </w:tcPr>
          <w:p w14:paraId="40328340" w14:textId="77777777" w:rsidR="008C62D4" w:rsidRDefault="008C62D4" w:rsidP="00D62A75">
            <w:r>
              <w:t>Bolt cutter - 36''</w:t>
            </w:r>
          </w:p>
        </w:tc>
        <w:tc>
          <w:tcPr>
            <w:tcW w:w="1870" w:type="dxa"/>
          </w:tcPr>
          <w:p w14:paraId="6CE201B8" w14:textId="77777777" w:rsidR="008C62D4" w:rsidRDefault="008C62D4" w:rsidP="00D62A75">
            <w:r>
              <w:t>1 nos</w:t>
            </w:r>
          </w:p>
        </w:tc>
        <w:tc>
          <w:tcPr>
            <w:tcW w:w="1870" w:type="dxa"/>
          </w:tcPr>
          <w:p w14:paraId="3568D705" w14:textId="77777777" w:rsidR="008C62D4" w:rsidRDefault="008C62D4" w:rsidP="00D62A75"/>
        </w:tc>
        <w:tc>
          <w:tcPr>
            <w:tcW w:w="1870" w:type="dxa"/>
          </w:tcPr>
          <w:p w14:paraId="120DB94E" w14:textId="77777777" w:rsidR="008C62D4" w:rsidRDefault="008C62D4" w:rsidP="00D62A75"/>
        </w:tc>
      </w:tr>
      <w:tr w:rsidR="008C62D4" w14:paraId="67E2224F" w14:textId="77777777" w:rsidTr="00D62A75">
        <w:tc>
          <w:tcPr>
            <w:tcW w:w="540" w:type="dxa"/>
          </w:tcPr>
          <w:p w14:paraId="675D1200" w14:textId="77777777" w:rsidR="008C62D4" w:rsidRDefault="008C62D4" w:rsidP="00D62A75">
            <w:pPr>
              <w:jc w:val="center"/>
            </w:pPr>
            <w:r>
              <w:t>27</w:t>
            </w:r>
          </w:p>
        </w:tc>
        <w:tc>
          <w:tcPr>
            <w:tcW w:w="3200" w:type="dxa"/>
          </w:tcPr>
          <w:p w14:paraId="78886F73" w14:textId="77777777" w:rsidR="008C62D4" w:rsidRDefault="008C62D4" w:rsidP="00D62A75">
            <w:r>
              <w:t>Safety gum boot</w:t>
            </w:r>
          </w:p>
        </w:tc>
        <w:tc>
          <w:tcPr>
            <w:tcW w:w="1870" w:type="dxa"/>
          </w:tcPr>
          <w:p w14:paraId="25288CBC" w14:textId="77777777" w:rsidR="008C62D4" w:rsidRDefault="008C62D4" w:rsidP="00D62A75">
            <w:r>
              <w:t>11 nos</w:t>
            </w:r>
          </w:p>
        </w:tc>
        <w:tc>
          <w:tcPr>
            <w:tcW w:w="1870" w:type="dxa"/>
          </w:tcPr>
          <w:p w14:paraId="1FABC8D0" w14:textId="77777777" w:rsidR="008C62D4" w:rsidRDefault="008C62D4" w:rsidP="00D62A75"/>
        </w:tc>
        <w:tc>
          <w:tcPr>
            <w:tcW w:w="1870" w:type="dxa"/>
          </w:tcPr>
          <w:p w14:paraId="1C43961A" w14:textId="77777777" w:rsidR="008C62D4" w:rsidRDefault="008C62D4" w:rsidP="00D62A75"/>
        </w:tc>
      </w:tr>
      <w:tr w:rsidR="008C62D4" w14:paraId="122CE8FC" w14:textId="77777777" w:rsidTr="00D62A75">
        <w:tc>
          <w:tcPr>
            <w:tcW w:w="540" w:type="dxa"/>
          </w:tcPr>
          <w:p w14:paraId="694B19BF" w14:textId="77777777" w:rsidR="008C62D4" w:rsidRDefault="008C62D4" w:rsidP="00D62A75">
            <w:pPr>
              <w:jc w:val="center"/>
            </w:pPr>
            <w:r>
              <w:t>28</w:t>
            </w:r>
          </w:p>
        </w:tc>
        <w:tc>
          <w:tcPr>
            <w:tcW w:w="3200" w:type="dxa"/>
          </w:tcPr>
          <w:p w14:paraId="0127A78E" w14:textId="77777777" w:rsidR="008C62D4" w:rsidRDefault="008C62D4" w:rsidP="00D62A75">
            <w:r>
              <w:t>Safety boot</w:t>
            </w:r>
          </w:p>
        </w:tc>
        <w:tc>
          <w:tcPr>
            <w:tcW w:w="1870" w:type="dxa"/>
          </w:tcPr>
          <w:p w14:paraId="6953AD07" w14:textId="77777777" w:rsidR="008C62D4" w:rsidRDefault="008C62D4" w:rsidP="00D62A75">
            <w:r>
              <w:t>11 nos</w:t>
            </w:r>
          </w:p>
        </w:tc>
        <w:tc>
          <w:tcPr>
            <w:tcW w:w="1870" w:type="dxa"/>
          </w:tcPr>
          <w:p w14:paraId="4A21D975" w14:textId="77777777" w:rsidR="008C62D4" w:rsidRDefault="008C62D4" w:rsidP="00D62A75"/>
        </w:tc>
        <w:tc>
          <w:tcPr>
            <w:tcW w:w="1870" w:type="dxa"/>
          </w:tcPr>
          <w:p w14:paraId="0FA042BC" w14:textId="77777777" w:rsidR="008C62D4" w:rsidRDefault="008C62D4" w:rsidP="00D62A75"/>
        </w:tc>
      </w:tr>
      <w:tr w:rsidR="008C62D4" w14:paraId="6BEA043B" w14:textId="77777777" w:rsidTr="00D62A75">
        <w:tc>
          <w:tcPr>
            <w:tcW w:w="540" w:type="dxa"/>
          </w:tcPr>
          <w:p w14:paraId="5FF2D859" w14:textId="77777777" w:rsidR="008C62D4" w:rsidRDefault="008C62D4" w:rsidP="00D62A75">
            <w:pPr>
              <w:jc w:val="center"/>
            </w:pPr>
            <w:r>
              <w:t>29</w:t>
            </w:r>
          </w:p>
        </w:tc>
        <w:tc>
          <w:tcPr>
            <w:tcW w:w="3200" w:type="dxa"/>
          </w:tcPr>
          <w:p w14:paraId="0262AF25" w14:textId="77777777" w:rsidR="008C62D4" w:rsidRDefault="008C62D4" w:rsidP="00D62A75">
            <w:r>
              <w:t>Vest</w:t>
            </w:r>
          </w:p>
        </w:tc>
        <w:tc>
          <w:tcPr>
            <w:tcW w:w="1870" w:type="dxa"/>
          </w:tcPr>
          <w:p w14:paraId="1EE5C5A2" w14:textId="77777777" w:rsidR="008C62D4" w:rsidRDefault="008C62D4" w:rsidP="00D62A75">
            <w:r>
              <w:t xml:space="preserve">11  nos </w:t>
            </w:r>
          </w:p>
        </w:tc>
        <w:tc>
          <w:tcPr>
            <w:tcW w:w="1870" w:type="dxa"/>
          </w:tcPr>
          <w:p w14:paraId="6FDB8B41" w14:textId="77777777" w:rsidR="008C62D4" w:rsidRDefault="008C62D4" w:rsidP="00D62A75"/>
        </w:tc>
        <w:tc>
          <w:tcPr>
            <w:tcW w:w="1870" w:type="dxa"/>
          </w:tcPr>
          <w:p w14:paraId="547A1E52" w14:textId="77777777" w:rsidR="008C62D4" w:rsidRDefault="008C62D4" w:rsidP="00D62A75"/>
        </w:tc>
      </w:tr>
      <w:tr w:rsidR="008C62D4" w14:paraId="19916C97" w14:textId="77777777" w:rsidTr="00D62A75">
        <w:tc>
          <w:tcPr>
            <w:tcW w:w="540" w:type="dxa"/>
          </w:tcPr>
          <w:p w14:paraId="0BB1407A" w14:textId="77777777" w:rsidR="008C62D4" w:rsidRDefault="008C62D4" w:rsidP="00D62A75">
            <w:pPr>
              <w:jc w:val="center"/>
            </w:pPr>
            <w:r>
              <w:t>30</w:t>
            </w:r>
          </w:p>
        </w:tc>
        <w:tc>
          <w:tcPr>
            <w:tcW w:w="3200" w:type="dxa"/>
          </w:tcPr>
          <w:p w14:paraId="2A03314F" w14:textId="77777777" w:rsidR="008C62D4" w:rsidRDefault="008C62D4" w:rsidP="00D62A75">
            <w:r>
              <w:t>Glove</w:t>
            </w:r>
          </w:p>
        </w:tc>
        <w:tc>
          <w:tcPr>
            <w:tcW w:w="1870" w:type="dxa"/>
          </w:tcPr>
          <w:p w14:paraId="578764E3" w14:textId="77777777" w:rsidR="008C62D4" w:rsidRDefault="008C62D4" w:rsidP="00D62A75">
            <w:r>
              <w:t>11 nos</w:t>
            </w:r>
          </w:p>
        </w:tc>
        <w:tc>
          <w:tcPr>
            <w:tcW w:w="1870" w:type="dxa"/>
          </w:tcPr>
          <w:p w14:paraId="0036335B" w14:textId="77777777" w:rsidR="008C62D4" w:rsidRDefault="008C62D4" w:rsidP="00D62A75"/>
        </w:tc>
        <w:tc>
          <w:tcPr>
            <w:tcW w:w="1870" w:type="dxa"/>
          </w:tcPr>
          <w:p w14:paraId="3A5CEA33" w14:textId="77777777" w:rsidR="008C62D4" w:rsidRDefault="008C62D4" w:rsidP="00D62A75"/>
        </w:tc>
      </w:tr>
      <w:tr w:rsidR="008C62D4" w14:paraId="5EC346E3" w14:textId="77777777" w:rsidTr="00D62A75">
        <w:tc>
          <w:tcPr>
            <w:tcW w:w="540" w:type="dxa"/>
          </w:tcPr>
          <w:p w14:paraId="7AFF9858" w14:textId="77777777" w:rsidR="008C62D4" w:rsidRDefault="008C62D4" w:rsidP="00D62A75">
            <w:pPr>
              <w:jc w:val="center"/>
            </w:pPr>
            <w:r>
              <w:t>31</w:t>
            </w:r>
          </w:p>
        </w:tc>
        <w:tc>
          <w:tcPr>
            <w:tcW w:w="3200" w:type="dxa"/>
          </w:tcPr>
          <w:p w14:paraId="3A8470B7" w14:textId="77777777" w:rsidR="008C62D4" w:rsidRDefault="008C62D4" w:rsidP="00D62A75">
            <w:r>
              <w:t>Safety glass 05</w:t>
            </w:r>
          </w:p>
        </w:tc>
        <w:tc>
          <w:tcPr>
            <w:tcW w:w="1870" w:type="dxa"/>
          </w:tcPr>
          <w:p w14:paraId="05E4E2FE" w14:textId="77777777" w:rsidR="008C62D4" w:rsidRDefault="008C62D4" w:rsidP="00D62A75">
            <w:r>
              <w:t>11 nos</w:t>
            </w:r>
          </w:p>
        </w:tc>
        <w:tc>
          <w:tcPr>
            <w:tcW w:w="1870" w:type="dxa"/>
          </w:tcPr>
          <w:p w14:paraId="38E4DAD4" w14:textId="77777777" w:rsidR="008C62D4" w:rsidRDefault="008C62D4" w:rsidP="00D62A75"/>
        </w:tc>
        <w:tc>
          <w:tcPr>
            <w:tcW w:w="1870" w:type="dxa"/>
          </w:tcPr>
          <w:p w14:paraId="3EABC577" w14:textId="77777777" w:rsidR="008C62D4" w:rsidRDefault="008C62D4" w:rsidP="00D62A75"/>
        </w:tc>
      </w:tr>
      <w:tr w:rsidR="008C62D4" w14:paraId="72AD380E" w14:textId="77777777" w:rsidTr="00D62A75">
        <w:tc>
          <w:tcPr>
            <w:tcW w:w="540" w:type="dxa"/>
          </w:tcPr>
          <w:p w14:paraId="04835872" w14:textId="77777777" w:rsidR="008C62D4" w:rsidRDefault="008C62D4" w:rsidP="00D62A75">
            <w:pPr>
              <w:jc w:val="center"/>
            </w:pPr>
            <w:r>
              <w:t>32</w:t>
            </w:r>
          </w:p>
        </w:tc>
        <w:tc>
          <w:tcPr>
            <w:tcW w:w="3200" w:type="dxa"/>
          </w:tcPr>
          <w:p w14:paraId="3DE4C90F" w14:textId="77777777" w:rsidR="008C62D4" w:rsidRDefault="008C62D4" w:rsidP="00D62A75">
            <w:r>
              <w:t>Dust musk (set)</w:t>
            </w:r>
          </w:p>
        </w:tc>
        <w:tc>
          <w:tcPr>
            <w:tcW w:w="1870" w:type="dxa"/>
          </w:tcPr>
          <w:p w14:paraId="0D020E68" w14:textId="77777777" w:rsidR="008C62D4" w:rsidRDefault="008C62D4" w:rsidP="00D62A75">
            <w:r>
              <w:t>11 npkt</w:t>
            </w:r>
          </w:p>
        </w:tc>
        <w:tc>
          <w:tcPr>
            <w:tcW w:w="1870" w:type="dxa"/>
          </w:tcPr>
          <w:p w14:paraId="22EF69F9" w14:textId="77777777" w:rsidR="008C62D4" w:rsidRDefault="008C62D4" w:rsidP="00D62A75"/>
        </w:tc>
        <w:tc>
          <w:tcPr>
            <w:tcW w:w="1870" w:type="dxa"/>
          </w:tcPr>
          <w:p w14:paraId="55C14627" w14:textId="77777777" w:rsidR="008C62D4" w:rsidRDefault="008C62D4" w:rsidP="00D62A75"/>
        </w:tc>
      </w:tr>
      <w:tr w:rsidR="008C62D4" w14:paraId="20BEA156" w14:textId="77777777" w:rsidTr="00D62A75">
        <w:tc>
          <w:tcPr>
            <w:tcW w:w="540" w:type="dxa"/>
          </w:tcPr>
          <w:p w14:paraId="7A4C74E2" w14:textId="77777777" w:rsidR="008C62D4" w:rsidRDefault="008C62D4" w:rsidP="00D62A75">
            <w:pPr>
              <w:jc w:val="center"/>
            </w:pPr>
            <w:r>
              <w:t>33</w:t>
            </w:r>
          </w:p>
        </w:tc>
        <w:tc>
          <w:tcPr>
            <w:tcW w:w="3200" w:type="dxa"/>
          </w:tcPr>
          <w:p w14:paraId="622CEF6C" w14:textId="77777777" w:rsidR="008C62D4" w:rsidRDefault="008C62D4" w:rsidP="00D62A75">
            <w:r>
              <w:t>Generator 5000 watt</w:t>
            </w:r>
          </w:p>
        </w:tc>
        <w:tc>
          <w:tcPr>
            <w:tcW w:w="1870" w:type="dxa"/>
          </w:tcPr>
          <w:p w14:paraId="70E9DCAC" w14:textId="77777777" w:rsidR="008C62D4" w:rsidRDefault="008C62D4" w:rsidP="00D62A75">
            <w:r>
              <w:t>1 nos</w:t>
            </w:r>
          </w:p>
        </w:tc>
        <w:tc>
          <w:tcPr>
            <w:tcW w:w="1870" w:type="dxa"/>
          </w:tcPr>
          <w:p w14:paraId="56C3958A" w14:textId="77777777" w:rsidR="008C62D4" w:rsidRDefault="008C62D4" w:rsidP="00D62A75"/>
        </w:tc>
        <w:tc>
          <w:tcPr>
            <w:tcW w:w="1870" w:type="dxa"/>
          </w:tcPr>
          <w:p w14:paraId="284CAE12" w14:textId="77777777" w:rsidR="008C62D4" w:rsidRDefault="008C62D4" w:rsidP="00D62A75"/>
        </w:tc>
      </w:tr>
      <w:tr w:rsidR="008C62D4" w14:paraId="1E08CF9B" w14:textId="77777777" w:rsidTr="00D62A75">
        <w:tc>
          <w:tcPr>
            <w:tcW w:w="540" w:type="dxa"/>
          </w:tcPr>
          <w:p w14:paraId="4C402DF1" w14:textId="77777777" w:rsidR="008C62D4" w:rsidRDefault="008C62D4" w:rsidP="00D62A75">
            <w:pPr>
              <w:jc w:val="center"/>
            </w:pPr>
            <w:r>
              <w:t>34</w:t>
            </w:r>
          </w:p>
        </w:tc>
        <w:tc>
          <w:tcPr>
            <w:tcW w:w="3200" w:type="dxa"/>
          </w:tcPr>
          <w:p w14:paraId="552F5E40" w14:textId="77777777" w:rsidR="008C62D4" w:rsidRDefault="008C62D4" w:rsidP="00D62A75">
            <w:r>
              <w:t>diving gears ( Cressi start-er pro scuba diving package)</w:t>
            </w:r>
          </w:p>
        </w:tc>
        <w:tc>
          <w:tcPr>
            <w:tcW w:w="1870" w:type="dxa"/>
          </w:tcPr>
          <w:p w14:paraId="153FA614" w14:textId="77777777" w:rsidR="008C62D4" w:rsidRDefault="008C62D4" w:rsidP="00D62A75">
            <w:r>
              <w:t>4 nos</w:t>
            </w:r>
          </w:p>
        </w:tc>
        <w:tc>
          <w:tcPr>
            <w:tcW w:w="1870" w:type="dxa"/>
          </w:tcPr>
          <w:p w14:paraId="45D30529" w14:textId="77777777" w:rsidR="008C62D4" w:rsidRDefault="008C62D4" w:rsidP="00D62A75"/>
        </w:tc>
        <w:tc>
          <w:tcPr>
            <w:tcW w:w="1870" w:type="dxa"/>
          </w:tcPr>
          <w:p w14:paraId="4B79E311" w14:textId="77777777" w:rsidR="008C62D4" w:rsidRDefault="008C62D4" w:rsidP="00D62A75"/>
        </w:tc>
      </w:tr>
      <w:tr w:rsidR="008C62D4" w14:paraId="41D581FD" w14:textId="77777777" w:rsidTr="00D62A75">
        <w:tc>
          <w:tcPr>
            <w:tcW w:w="540" w:type="dxa"/>
          </w:tcPr>
          <w:p w14:paraId="53112B46" w14:textId="77777777" w:rsidR="008C62D4" w:rsidRDefault="008C62D4" w:rsidP="00D62A75">
            <w:pPr>
              <w:jc w:val="center"/>
            </w:pPr>
            <w:r>
              <w:t>35</w:t>
            </w:r>
          </w:p>
        </w:tc>
        <w:tc>
          <w:tcPr>
            <w:tcW w:w="3200" w:type="dxa"/>
          </w:tcPr>
          <w:p w14:paraId="54B5FE96" w14:textId="77777777" w:rsidR="008C62D4" w:rsidRDefault="008C62D4" w:rsidP="00D62A75">
            <w:r>
              <w:t>scuba tanks (Cyl-tech Aluminium 80 scuba tank)</w:t>
            </w:r>
          </w:p>
        </w:tc>
        <w:tc>
          <w:tcPr>
            <w:tcW w:w="1870" w:type="dxa"/>
          </w:tcPr>
          <w:p w14:paraId="64F49862" w14:textId="77777777" w:rsidR="008C62D4" w:rsidRDefault="008C62D4" w:rsidP="00D62A75">
            <w:r>
              <w:t>4 nos</w:t>
            </w:r>
          </w:p>
        </w:tc>
        <w:tc>
          <w:tcPr>
            <w:tcW w:w="1870" w:type="dxa"/>
          </w:tcPr>
          <w:p w14:paraId="1686C3EB" w14:textId="77777777" w:rsidR="008C62D4" w:rsidRDefault="008C62D4" w:rsidP="00D62A75"/>
        </w:tc>
        <w:tc>
          <w:tcPr>
            <w:tcW w:w="1870" w:type="dxa"/>
          </w:tcPr>
          <w:p w14:paraId="4B16B974" w14:textId="77777777" w:rsidR="008C62D4" w:rsidRDefault="008C62D4" w:rsidP="00D62A75"/>
        </w:tc>
      </w:tr>
      <w:tr w:rsidR="008C62D4" w14:paraId="5F4463D1" w14:textId="77777777" w:rsidTr="00D62A75">
        <w:tc>
          <w:tcPr>
            <w:tcW w:w="540" w:type="dxa"/>
          </w:tcPr>
          <w:p w14:paraId="36E8A180" w14:textId="77777777" w:rsidR="008C62D4" w:rsidRDefault="008C62D4" w:rsidP="00D62A75">
            <w:pPr>
              <w:jc w:val="center"/>
            </w:pPr>
            <w:r>
              <w:t>36</w:t>
            </w:r>
          </w:p>
        </w:tc>
        <w:tc>
          <w:tcPr>
            <w:tcW w:w="3200" w:type="dxa"/>
          </w:tcPr>
          <w:p w14:paraId="15887622" w14:textId="77777777" w:rsidR="008C62D4" w:rsidRDefault="008C62D4" w:rsidP="00D62A75">
            <w:r>
              <w:t>Rope</w:t>
            </w:r>
          </w:p>
        </w:tc>
        <w:tc>
          <w:tcPr>
            <w:tcW w:w="1870" w:type="dxa"/>
          </w:tcPr>
          <w:p w14:paraId="2F28A688" w14:textId="77777777" w:rsidR="008C62D4" w:rsidRDefault="008C62D4" w:rsidP="00D62A75">
            <w:r>
              <w:t>100m</w:t>
            </w:r>
          </w:p>
        </w:tc>
        <w:tc>
          <w:tcPr>
            <w:tcW w:w="1870" w:type="dxa"/>
          </w:tcPr>
          <w:p w14:paraId="45898161" w14:textId="77777777" w:rsidR="008C62D4" w:rsidRDefault="008C62D4" w:rsidP="00D62A75"/>
        </w:tc>
        <w:tc>
          <w:tcPr>
            <w:tcW w:w="1870" w:type="dxa"/>
          </w:tcPr>
          <w:p w14:paraId="47353523" w14:textId="77777777" w:rsidR="008C62D4" w:rsidRDefault="008C62D4" w:rsidP="00D62A75"/>
        </w:tc>
      </w:tr>
      <w:tr w:rsidR="008C62D4" w14:paraId="0F23FC47" w14:textId="77777777" w:rsidTr="00D62A75">
        <w:tc>
          <w:tcPr>
            <w:tcW w:w="540" w:type="dxa"/>
          </w:tcPr>
          <w:p w14:paraId="5DB63C8A" w14:textId="77777777" w:rsidR="008C62D4" w:rsidRDefault="008C62D4" w:rsidP="00D62A75">
            <w:pPr>
              <w:jc w:val="center"/>
            </w:pPr>
            <w:r>
              <w:lastRenderedPageBreak/>
              <w:t>37</w:t>
            </w:r>
          </w:p>
        </w:tc>
        <w:tc>
          <w:tcPr>
            <w:tcW w:w="3200" w:type="dxa"/>
          </w:tcPr>
          <w:p w14:paraId="333D5E63" w14:textId="77777777" w:rsidR="008C62D4" w:rsidRDefault="008C62D4" w:rsidP="00D62A75">
            <w:r>
              <w:t>high pressure air compressor for scuba diving</w:t>
            </w:r>
          </w:p>
        </w:tc>
        <w:tc>
          <w:tcPr>
            <w:tcW w:w="1870" w:type="dxa"/>
          </w:tcPr>
          <w:p w14:paraId="545AD727" w14:textId="77777777" w:rsidR="008C62D4" w:rsidRDefault="008C62D4" w:rsidP="00D62A75">
            <w:r>
              <w:t>1 nos</w:t>
            </w:r>
          </w:p>
        </w:tc>
        <w:tc>
          <w:tcPr>
            <w:tcW w:w="1870" w:type="dxa"/>
          </w:tcPr>
          <w:p w14:paraId="3BFCCF2E" w14:textId="77777777" w:rsidR="008C62D4" w:rsidRDefault="008C62D4" w:rsidP="00D62A75"/>
        </w:tc>
        <w:tc>
          <w:tcPr>
            <w:tcW w:w="1870" w:type="dxa"/>
          </w:tcPr>
          <w:p w14:paraId="6CA4F3A5" w14:textId="77777777" w:rsidR="008C62D4" w:rsidRDefault="008C62D4" w:rsidP="00D62A75"/>
        </w:tc>
      </w:tr>
      <w:tr w:rsidR="008C62D4" w14:paraId="52A450C8" w14:textId="77777777" w:rsidTr="00D62A75">
        <w:tc>
          <w:tcPr>
            <w:tcW w:w="540" w:type="dxa"/>
          </w:tcPr>
          <w:p w14:paraId="7291E2AB" w14:textId="77777777" w:rsidR="008C62D4" w:rsidRDefault="008C62D4" w:rsidP="00D62A75">
            <w:pPr>
              <w:jc w:val="center"/>
            </w:pPr>
            <w:r>
              <w:t>38</w:t>
            </w:r>
          </w:p>
        </w:tc>
        <w:tc>
          <w:tcPr>
            <w:tcW w:w="3200" w:type="dxa"/>
          </w:tcPr>
          <w:p w14:paraId="61B1A0C5" w14:textId="77777777" w:rsidR="008C62D4" w:rsidRDefault="008C62D4" w:rsidP="00D62A75">
            <w:r>
              <w:t>showel</w:t>
            </w:r>
          </w:p>
        </w:tc>
        <w:tc>
          <w:tcPr>
            <w:tcW w:w="1870" w:type="dxa"/>
          </w:tcPr>
          <w:p w14:paraId="7671A012" w14:textId="77777777" w:rsidR="008C62D4" w:rsidRDefault="008C62D4" w:rsidP="00D62A75">
            <w:r>
              <w:t>3 nos</w:t>
            </w:r>
          </w:p>
        </w:tc>
        <w:tc>
          <w:tcPr>
            <w:tcW w:w="1870" w:type="dxa"/>
          </w:tcPr>
          <w:p w14:paraId="0016D212" w14:textId="77777777" w:rsidR="008C62D4" w:rsidRDefault="008C62D4" w:rsidP="00D62A75"/>
        </w:tc>
        <w:tc>
          <w:tcPr>
            <w:tcW w:w="1870" w:type="dxa"/>
          </w:tcPr>
          <w:p w14:paraId="0685B603" w14:textId="77777777" w:rsidR="008C62D4" w:rsidRDefault="008C62D4" w:rsidP="00D62A75"/>
        </w:tc>
      </w:tr>
      <w:tr w:rsidR="008C62D4" w14:paraId="4843CF70" w14:textId="77777777" w:rsidTr="00D62A75">
        <w:tc>
          <w:tcPr>
            <w:tcW w:w="540" w:type="dxa"/>
          </w:tcPr>
          <w:p w14:paraId="04BBD8ED" w14:textId="77777777" w:rsidR="008C62D4" w:rsidRDefault="008C62D4" w:rsidP="00D62A75">
            <w:pPr>
              <w:jc w:val="center"/>
            </w:pPr>
            <w:r>
              <w:t>39</w:t>
            </w:r>
          </w:p>
        </w:tc>
        <w:tc>
          <w:tcPr>
            <w:tcW w:w="3200" w:type="dxa"/>
          </w:tcPr>
          <w:p w14:paraId="357DBC50" w14:textId="77777777" w:rsidR="008C62D4" w:rsidRDefault="008C62D4" w:rsidP="00D62A75">
            <w:r>
              <w:t>tool box</w:t>
            </w:r>
          </w:p>
        </w:tc>
        <w:tc>
          <w:tcPr>
            <w:tcW w:w="1870" w:type="dxa"/>
          </w:tcPr>
          <w:p w14:paraId="33AE1617" w14:textId="77777777" w:rsidR="008C62D4" w:rsidRDefault="008C62D4" w:rsidP="00D62A75">
            <w:r>
              <w:t>1 nos</w:t>
            </w:r>
          </w:p>
        </w:tc>
        <w:tc>
          <w:tcPr>
            <w:tcW w:w="1870" w:type="dxa"/>
          </w:tcPr>
          <w:p w14:paraId="38923FB5" w14:textId="77777777" w:rsidR="008C62D4" w:rsidRDefault="008C62D4" w:rsidP="00D62A75"/>
        </w:tc>
        <w:tc>
          <w:tcPr>
            <w:tcW w:w="1870" w:type="dxa"/>
          </w:tcPr>
          <w:p w14:paraId="5DA2C3F1" w14:textId="77777777" w:rsidR="008C62D4" w:rsidRDefault="008C62D4" w:rsidP="00D62A75"/>
        </w:tc>
      </w:tr>
      <w:tr w:rsidR="008C62D4" w14:paraId="7A864260" w14:textId="77777777" w:rsidTr="00D62A75">
        <w:tc>
          <w:tcPr>
            <w:tcW w:w="540" w:type="dxa"/>
          </w:tcPr>
          <w:p w14:paraId="6C79E230" w14:textId="77777777" w:rsidR="008C62D4" w:rsidRDefault="008C62D4" w:rsidP="00D62A75">
            <w:pPr>
              <w:jc w:val="center"/>
            </w:pPr>
            <w:r>
              <w:t>40</w:t>
            </w:r>
          </w:p>
        </w:tc>
        <w:tc>
          <w:tcPr>
            <w:tcW w:w="3200" w:type="dxa"/>
          </w:tcPr>
          <w:p w14:paraId="1AE737DD" w14:textId="77777777" w:rsidR="008C62D4" w:rsidRDefault="008C62D4" w:rsidP="00D62A75">
            <w:r>
              <w:t>hack saw</w:t>
            </w:r>
          </w:p>
        </w:tc>
        <w:tc>
          <w:tcPr>
            <w:tcW w:w="1870" w:type="dxa"/>
          </w:tcPr>
          <w:p w14:paraId="3356C678" w14:textId="77777777" w:rsidR="008C62D4" w:rsidRDefault="008C62D4" w:rsidP="00D62A75">
            <w:r>
              <w:t>3 nos</w:t>
            </w:r>
          </w:p>
        </w:tc>
        <w:tc>
          <w:tcPr>
            <w:tcW w:w="1870" w:type="dxa"/>
          </w:tcPr>
          <w:p w14:paraId="2308B161" w14:textId="77777777" w:rsidR="008C62D4" w:rsidRDefault="008C62D4" w:rsidP="00D62A75"/>
        </w:tc>
        <w:tc>
          <w:tcPr>
            <w:tcW w:w="1870" w:type="dxa"/>
          </w:tcPr>
          <w:p w14:paraId="1F898A2A" w14:textId="77777777" w:rsidR="008C62D4" w:rsidRDefault="008C62D4" w:rsidP="00D62A75"/>
        </w:tc>
      </w:tr>
      <w:tr w:rsidR="008C62D4" w14:paraId="5536D753" w14:textId="77777777" w:rsidTr="00D62A75">
        <w:tc>
          <w:tcPr>
            <w:tcW w:w="540" w:type="dxa"/>
          </w:tcPr>
          <w:p w14:paraId="0BAD43E8" w14:textId="77777777" w:rsidR="008C62D4" w:rsidRDefault="008C62D4" w:rsidP="00D62A75">
            <w:pPr>
              <w:jc w:val="center"/>
            </w:pPr>
            <w:r>
              <w:t>41</w:t>
            </w:r>
          </w:p>
        </w:tc>
        <w:tc>
          <w:tcPr>
            <w:tcW w:w="3200" w:type="dxa"/>
          </w:tcPr>
          <w:p w14:paraId="1112C578" w14:textId="77777777" w:rsidR="008C62D4" w:rsidRDefault="008C62D4" w:rsidP="00D62A75">
            <w:r>
              <w:t>paint brush 100mm</w:t>
            </w:r>
          </w:p>
        </w:tc>
        <w:tc>
          <w:tcPr>
            <w:tcW w:w="1870" w:type="dxa"/>
          </w:tcPr>
          <w:p w14:paraId="182E4A30" w14:textId="77777777" w:rsidR="008C62D4" w:rsidRDefault="008C62D4" w:rsidP="00D62A75">
            <w:r>
              <w:t>10 nos</w:t>
            </w:r>
          </w:p>
        </w:tc>
        <w:tc>
          <w:tcPr>
            <w:tcW w:w="1870" w:type="dxa"/>
          </w:tcPr>
          <w:p w14:paraId="42E0D2C1" w14:textId="77777777" w:rsidR="008C62D4" w:rsidRDefault="008C62D4" w:rsidP="00D62A75"/>
        </w:tc>
        <w:tc>
          <w:tcPr>
            <w:tcW w:w="1870" w:type="dxa"/>
          </w:tcPr>
          <w:p w14:paraId="4601FC3F" w14:textId="77777777" w:rsidR="008C62D4" w:rsidRDefault="008C62D4" w:rsidP="00D62A75"/>
        </w:tc>
      </w:tr>
      <w:tr w:rsidR="008C62D4" w14:paraId="2BED21A6" w14:textId="77777777" w:rsidTr="00D62A75">
        <w:tc>
          <w:tcPr>
            <w:tcW w:w="540" w:type="dxa"/>
          </w:tcPr>
          <w:p w14:paraId="33EF6E35" w14:textId="77777777" w:rsidR="008C62D4" w:rsidRDefault="008C62D4" w:rsidP="00D62A75">
            <w:pPr>
              <w:jc w:val="center"/>
            </w:pPr>
            <w:r>
              <w:t>42</w:t>
            </w:r>
          </w:p>
        </w:tc>
        <w:tc>
          <w:tcPr>
            <w:tcW w:w="3200" w:type="dxa"/>
          </w:tcPr>
          <w:p w14:paraId="0363C60B" w14:textId="77777777" w:rsidR="008C62D4" w:rsidRDefault="008C62D4" w:rsidP="00D62A75">
            <w:r>
              <w:t>paint brush 75mm</w:t>
            </w:r>
          </w:p>
        </w:tc>
        <w:tc>
          <w:tcPr>
            <w:tcW w:w="1870" w:type="dxa"/>
          </w:tcPr>
          <w:p w14:paraId="25B13EDB" w14:textId="77777777" w:rsidR="008C62D4" w:rsidRDefault="008C62D4" w:rsidP="00D62A75">
            <w:r>
              <w:t>10 nos</w:t>
            </w:r>
          </w:p>
        </w:tc>
        <w:tc>
          <w:tcPr>
            <w:tcW w:w="1870" w:type="dxa"/>
          </w:tcPr>
          <w:p w14:paraId="1BC52D81" w14:textId="77777777" w:rsidR="008C62D4" w:rsidRDefault="008C62D4" w:rsidP="00D62A75"/>
        </w:tc>
        <w:tc>
          <w:tcPr>
            <w:tcW w:w="1870" w:type="dxa"/>
          </w:tcPr>
          <w:p w14:paraId="766F6E73" w14:textId="77777777" w:rsidR="008C62D4" w:rsidRDefault="008C62D4" w:rsidP="00D62A75"/>
        </w:tc>
      </w:tr>
      <w:tr w:rsidR="008C62D4" w14:paraId="22BA7AFF" w14:textId="77777777" w:rsidTr="00D62A75">
        <w:tc>
          <w:tcPr>
            <w:tcW w:w="540" w:type="dxa"/>
          </w:tcPr>
          <w:p w14:paraId="43309820" w14:textId="77777777" w:rsidR="008C62D4" w:rsidRDefault="008C62D4" w:rsidP="00D62A75">
            <w:pPr>
              <w:jc w:val="center"/>
            </w:pPr>
            <w:r>
              <w:t>43</w:t>
            </w:r>
          </w:p>
        </w:tc>
        <w:tc>
          <w:tcPr>
            <w:tcW w:w="3200" w:type="dxa"/>
          </w:tcPr>
          <w:p w14:paraId="3A48CDA8" w14:textId="77777777" w:rsidR="008C62D4" w:rsidRDefault="008C62D4" w:rsidP="00D62A75">
            <w:pPr>
              <w:tabs>
                <w:tab w:val="left" w:pos="960"/>
              </w:tabs>
            </w:pPr>
            <w:r>
              <w:t>roller brush &amp; tray</w:t>
            </w:r>
          </w:p>
        </w:tc>
        <w:tc>
          <w:tcPr>
            <w:tcW w:w="1870" w:type="dxa"/>
          </w:tcPr>
          <w:p w14:paraId="16066B31" w14:textId="77777777" w:rsidR="008C62D4" w:rsidRDefault="008C62D4" w:rsidP="00D62A75">
            <w:r>
              <w:t>10 nos</w:t>
            </w:r>
          </w:p>
        </w:tc>
        <w:tc>
          <w:tcPr>
            <w:tcW w:w="1870" w:type="dxa"/>
          </w:tcPr>
          <w:p w14:paraId="0F4B0361" w14:textId="77777777" w:rsidR="008C62D4" w:rsidRDefault="008C62D4" w:rsidP="00D62A75"/>
        </w:tc>
        <w:tc>
          <w:tcPr>
            <w:tcW w:w="1870" w:type="dxa"/>
          </w:tcPr>
          <w:p w14:paraId="4BCD6C24" w14:textId="77777777" w:rsidR="008C62D4" w:rsidRDefault="008C62D4" w:rsidP="00D62A75"/>
        </w:tc>
      </w:tr>
    </w:tbl>
    <w:p w14:paraId="670D3AE9" w14:textId="77777777" w:rsidR="008C62D4" w:rsidRDefault="008C62D4" w:rsidP="008C62D4"/>
    <w:p w14:paraId="390BACC4" w14:textId="77777777" w:rsidR="008C62D4" w:rsidRPr="00742463" w:rsidRDefault="008C62D4" w:rsidP="00C44890">
      <w:pPr>
        <w:rPr>
          <w:i/>
          <w:iCs/>
          <w:lang w:val="en-GB"/>
        </w:rPr>
      </w:pPr>
    </w:p>
    <w:sectPr w:rsidR="008C62D4"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5BB52" w14:textId="77777777" w:rsidR="00A54A7F" w:rsidRDefault="00A54A7F">
      <w:r>
        <w:separator/>
      </w:r>
    </w:p>
  </w:endnote>
  <w:endnote w:type="continuationSeparator" w:id="0">
    <w:p w14:paraId="0B7A36AD" w14:textId="77777777" w:rsidR="00A54A7F" w:rsidRDefault="00A54A7F">
      <w:r>
        <w:continuationSeparator/>
      </w:r>
    </w:p>
  </w:endnote>
  <w:endnote w:type="continuationNotice" w:id="1">
    <w:p w14:paraId="3AC2272E" w14:textId="77777777" w:rsidR="00A54A7F" w:rsidRDefault="00A54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94A42A6"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A678C" w:rsidRPr="009A678C">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A678C" w:rsidRPr="009A678C">
      <w:rPr>
        <w:noProof/>
        <w:color w:val="17365D" w:themeColor="text2" w:themeShade="BF"/>
        <w:lang w:val="sv-SE"/>
      </w:rPr>
      <w:t>4</w:t>
    </w:r>
    <w:r>
      <w:rPr>
        <w:color w:val="17365D" w:themeColor="text2" w:themeShade="BF"/>
      </w:rPr>
      <w:fldChar w:fldCharType="end"/>
    </w:r>
  </w:p>
  <w:p w14:paraId="213B5D63" w14:textId="35294550" w:rsidR="00133D55" w:rsidRDefault="00133D55" w:rsidP="004878F3">
    <w:pPr>
      <w:pStyle w:val="Footer"/>
    </w:pPr>
    <w:r>
      <w:fldChar w:fldCharType="begin"/>
    </w:r>
    <w:r>
      <w:instrText xml:space="preserve"> DATE \@ "yyyy-MM-dd" </w:instrText>
    </w:r>
    <w:r>
      <w:fldChar w:fldCharType="separate"/>
    </w:r>
    <w:r w:rsidR="00896C00">
      <w:rPr>
        <w:noProof/>
      </w:rPr>
      <w:t>2026-08-25</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1C15C" w14:textId="77777777" w:rsidR="00A54A7F" w:rsidRDefault="00A54A7F">
      <w:r>
        <w:separator/>
      </w:r>
    </w:p>
  </w:footnote>
  <w:footnote w:type="continuationSeparator" w:id="0">
    <w:p w14:paraId="27E6F843" w14:textId="77777777" w:rsidR="00A54A7F" w:rsidRDefault="00A54A7F">
      <w:r>
        <w:continuationSeparator/>
      </w:r>
    </w:p>
  </w:footnote>
  <w:footnote w:type="continuationNotice" w:id="1">
    <w:p w14:paraId="38F26ACA" w14:textId="77777777" w:rsidR="00A54A7F" w:rsidRDefault="00A54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46AADBE2"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71463C6"/>
    <w:multiLevelType w:val="hybridMultilevel"/>
    <w:tmpl w:val="DF44E5BC"/>
    <w:lvl w:ilvl="0" w:tplc="C67AE80E">
      <w:numFmt w:val="bullet"/>
      <w:lvlText w:val="-"/>
      <w:lvlJc w:val="left"/>
      <w:pPr>
        <w:ind w:left="720" w:hanging="360"/>
      </w:pPr>
      <w:rPr>
        <w:rFonts w:ascii="Times New Roman" w:eastAsia="Malgun Gothic"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4440856">
    <w:abstractNumId w:val="1"/>
  </w:num>
  <w:num w:numId="2" w16cid:durableId="929047688">
    <w:abstractNumId w:val="14"/>
  </w:num>
  <w:num w:numId="3" w16cid:durableId="561723032">
    <w:abstractNumId w:val="15"/>
  </w:num>
  <w:num w:numId="4" w16cid:durableId="85350555">
    <w:abstractNumId w:val="6"/>
  </w:num>
  <w:num w:numId="5" w16cid:durableId="885916093">
    <w:abstractNumId w:val="5"/>
  </w:num>
  <w:num w:numId="6" w16cid:durableId="1623461616">
    <w:abstractNumId w:val="10"/>
  </w:num>
  <w:num w:numId="7" w16cid:durableId="867648222">
    <w:abstractNumId w:val="7"/>
  </w:num>
  <w:num w:numId="8" w16cid:durableId="97525451">
    <w:abstractNumId w:val="12"/>
  </w:num>
  <w:num w:numId="9" w16cid:durableId="162430850">
    <w:abstractNumId w:val="0"/>
  </w:num>
  <w:num w:numId="10" w16cid:durableId="479688396">
    <w:abstractNumId w:val="11"/>
  </w:num>
  <w:num w:numId="11" w16cid:durableId="1978875099">
    <w:abstractNumId w:val="3"/>
  </w:num>
  <w:num w:numId="12" w16cid:durableId="797259574">
    <w:abstractNumId w:val="9"/>
  </w:num>
  <w:num w:numId="13" w16cid:durableId="1059355496">
    <w:abstractNumId w:val="13"/>
  </w:num>
  <w:num w:numId="14" w16cid:durableId="1684090515">
    <w:abstractNumId w:val="4"/>
  </w:num>
  <w:num w:numId="15" w16cid:durableId="2002730099">
    <w:abstractNumId w:val="8"/>
  </w:num>
  <w:num w:numId="16" w16cid:durableId="17851526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67D3"/>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6F9"/>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3F7"/>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0BA"/>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1FF"/>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59C4"/>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A3C"/>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6C00"/>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2D4"/>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3FFD"/>
    <w:rsid w:val="009A4E7E"/>
    <w:rsid w:val="009A5F9C"/>
    <w:rsid w:val="009A678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A7F"/>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1F7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5A8E"/>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0">
    <w:name w:val="Unresolved Mention1"/>
    <w:basedOn w:val="DefaultParagraphFont"/>
    <w:uiPriority w:val="99"/>
    <w:semiHidden/>
    <w:unhideWhenUsed/>
    <w:rsid w:val="00AB1F7B"/>
    <w:rPr>
      <w:color w:val="605E5C"/>
      <w:shd w:val="clear" w:color="auto" w:fill="E1DFDD"/>
    </w:rPr>
  </w:style>
  <w:style w:type="paragraph" w:customStyle="1" w:styleId="isselectedend">
    <w:name w:val="isselectedend"/>
    <w:basedOn w:val="Normal"/>
    <w:rsid w:val="009A678C"/>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252545716">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742F708B-5706-467A-B76F-C94427BD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4</Pages>
  <Words>379</Words>
  <Characters>2165</Characters>
  <Application>Microsoft Office Word</Application>
  <DocSecurity>0</DocSecurity>
  <Lines>18</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2539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2013-10-18T08:32:00Z</cp:lastPrinted>
  <dcterms:created xsi:type="dcterms:W3CDTF">2026-08-12T21:41:00Z</dcterms:created>
  <dcterms:modified xsi:type="dcterms:W3CDTF">2026-08-25T00:32:00Z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